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168C6EBE"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3C4AC1">
        <w:rPr>
          <w:rFonts w:ascii="Arial" w:hAnsi="Arial" w:cs="Arial"/>
          <w:b/>
          <w:bCs/>
          <w:sz w:val="24"/>
          <w:lang w:eastAsia="zh-CN"/>
        </w:rPr>
        <w:t>6</w:t>
      </w:r>
      <w:r w:rsidR="00E464BB">
        <w:rPr>
          <w:rFonts w:ascii="Arial" w:hAnsi="Arial" w:cs="Arial"/>
          <w:b/>
          <w:bCs/>
          <w:sz w:val="24"/>
          <w:lang w:eastAsia="zh-CN"/>
        </w:rPr>
        <w:t>9</w:t>
      </w:r>
      <w:r w:rsidRPr="00033F19">
        <w:rPr>
          <w:rFonts w:ascii="Arial" w:hAnsi="Arial" w:cs="Arial"/>
          <w:b/>
          <w:bCs/>
          <w:sz w:val="24"/>
        </w:rPr>
        <w:tab/>
      </w:r>
      <w:r w:rsidRPr="00033F19">
        <w:rPr>
          <w:rFonts w:ascii="Arial" w:hAnsi="Arial" w:cs="Arial" w:hint="eastAsia"/>
          <w:b/>
          <w:bCs/>
          <w:sz w:val="24"/>
          <w:lang w:eastAsia="zh-CN"/>
        </w:rPr>
        <w:t>S2-</w:t>
      </w:r>
      <w:r w:rsidR="00A81871" w:rsidRPr="00033F19">
        <w:rPr>
          <w:rFonts w:ascii="Arial" w:hAnsi="Arial" w:cs="Arial" w:hint="eastAsia"/>
          <w:b/>
          <w:bCs/>
          <w:sz w:val="24"/>
          <w:lang w:eastAsia="zh-CN"/>
        </w:rPr>
        <w:t>2</w:t>
      </w:r>
      <w:r w:rsidR="00622C5D">
        <w:rPr>
          <w:rFonts w:ascii="Arial" w:hAnsi="Arial" w:cs="Arial"/>
          <w:b/>
          <w:bCs/>
          <w:sz w:val="24"/>
          <w:lang w:eastAsia="zh-CN"/>
        </w:rPr>
        <w:t>50</w:t>
      </w:r>
      <w:r w:rsidR="003D5EFE">
        <w:rPr>
          <w:rFonts w:ascii="Arial" w:hAnsi="Arial" w:cs="Arial"/>
          <w:b/>
          <w:bCs/>
          <w:sz w:val="24"/>
          <w:lang w:eastAsia="zh-CN"/>
        </w:rPr>
        <w:t>5199</w:t>
      </w:r>
    </w:p>
    <w:p w14:paraId="0ABDA601" w14:textId="6F1DD0D4" w:rsidR="00F86808" w:rsidRPr="00033F19" w:rsidRDefault="00E464BB">
      <w:pPr>
        <w:pBdr>
          <w:bottom w:val="single" w:sz="12" w:space="1" w:color="auto"/>
        </w:pBdr>
        <w:rPr>
          <w:rFonts w:ascii="Arial" w:hAnsi="Arial" w:cs="Arial"/>
          <w:b/>
          <w:sz w:val="24"/>
          <w:lang w:eastAsia="zh-CN"/>
        </w:rPr>
      </w:pPr>
      <w:r>
        <w:rPr>
          <w:rFonts w:ascii="Arial" w:hAnsi="Arial" w:cs="Arial"/>
          <w:b/>
          <w:bCs/>
          <w:sz w:val="24"/>
        </w:rPr>
        <w:t>Fukuoka</w:t>
      </w:r>
      <w:r w:rsidR="003C4AC1">
        <w:rPr>
          <w:rFonts w:ascii="Arial" w:hAnsi="Arial" w:cs="Arial"/>
          <w:b/>
          <w:bCs/>
          <w:sz w:val="24"/>
        </w:rPr>
        <w:t xml:space="preserve">, </w:t>
      </w:r>
      <w:r>
        <w:rPr>
          <w:rFonts w:ascii="Arial" w:hAnsi="Arial" w:cs="Arial"/>
          <w:b/>
          <w:bCs/>
          <w:sz w:val="24"/>
        </w:rPr>
        <w:t>Japan</w:t>
      </w:r>
      <w:r w:rsidR="007F1EEE" w:rsidRPr="00033F19">
        <w:rPr>
          <w:rFonts w:ascii="Arial" w:hAnsi="Arial" w:cs="Arial"/>
          <w:b/>
          <w:sz w:val="24"/>
          <w:lang w:eastAsia="zh-CN"/>
        </w:rPr>
        <w:t xml:space="preserve">, </w:t>
      </w:r>
      <w:r>
        <w:rPr>
          <w:rFonts w:ascii="Arial" w:hAnsi="Arial" w:cs="Arial"/>
          <w:b/>
          <w:sz w:val="24"/>
          <w:lang w:eastAsia="zh-CN"/>
        </w:rPr>
        <w:t>May</w:t>
      </w:r>
      <w:r w:rsidR="007F1EEE" w:rsidRPr="00033F19">
        <w:rPr>
          <w:rFonts w:ascii="Arial" w:hAnsi="Arial" w:cs="Arial"/>
          <w:b/>
          <w:sz w:val="24"/>
          <w:lang w:eastAsia="zh-CN"/>
        </w:rPr>
        <w:t xml:space="preserve"> </w:t>
      </w:r>
      <w:r>
        <w:rPr>
          <w:rFonts w:ascii="Arial" w:hAnsi="Arial" w:cs="Arial"/>
          <w:b/>
          <w:sz w:val="24"/>
          <w:lang w:eastAsia="zh-CN"/>
        </w:rPr>
        <w:t>19</w:t>
      </w:r>
      <w:r w:rsidR="007F1EEE" w:rsidRPr="00033F19">
        <w:rPr>
          <w:rFonts w:ascii="Arial" w:hAnsi="Arial" w:cs="Arial"/>
          <w:b/>
          <w:sz w:val="24"/>
          <w:lang w:eastAsia="zh-CN"/>
        </w:rPr>
        <w:t xml:space="preserve"> – </w:t>
      </w:r>
      <w:r>
        <w:rPr>
          <w:rFonts w:ascii="Arial" w:hAnsi="Arial" w:cs="Arial"/>
          <w:b/>
          <w:sz w:val="24"/>
          <w:lang w:eastAsia="zh-CN"/>
        </w:rPr>
        <w:t>23</w:t>
      </w:r>
      <w:r w:rsidR="007F1EEE" w:rsidRPr="00033F19">
        <w:rPr>
          <w:rFonts w:ascii="Arial" w:hAnsi="Arial" w:cs="Arial"/>
          <w:b/>
          <w:sz w:val="24"/>
          <w:lang w:eastAsia="zh-CN"/>
        </w:rPr>
        <w:t>, 202</w:t>
      </w:r>
      <w:r w:rsidR="003C4AC1">
        <w:rPr>
          <w:rFonts w:ascii="Arial" w:hAnsi="Arial" w:cs="Arial"/>
          <w:b/>
          <w:sz w:val="24"/>
          <w:lang w:eastAsia="zh-CN"/>
        </w:rPr>
        <w:t>5</w:t>
      </w:r>
    </w:p>
    <w:bookmarkEnd w:id="0"/>
    <w:bookmarkEnd w:id="1"/>
    <w:p w14:paraId="2896284A" w14:textId="661FD460"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444F17">
        <w:rPr>
          <w:rFonts w:ascii="Arial" w:hAnsi="Arial" w:cs="Arial"/>
          <w:b/>
          <w:lang w:eastAsia="zh-CN"/>
        </w:rPr>
        <w:t>X</w:t>
      </w:r>
      <w:r w:rsidR="00444F17">
        <w:rPr>
          <w:rFonts w:ascii="Arial" w:hAnsi="Arial" w:cs="Arial" w:hint="eastAsia"/>
          <w:b/>
          <w:lang w:eastAsia="zh-CN"/>
        </w:rPr>
        <w:t>iaomi</w:t>
      </w:r>
    </w:p>
    <w:p w14:paraId="23947401" w14:textId="6312DBED" w:rsidR="00F86808" w:rsidRPr="00033F19"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00120BDF">
        <w:rPr>
          <w:rFonts w:ascii="Arial" w:hAnsi="Arial" w:cs="Arial"/>
          <w:b/>
          <w:lang w:eastAsia="zh-CN"/>
        </w:rPr>
        <w:t>KI#</w:t>
      </w:r>
      <w:r w:rsidR="003823E1">
        <w:rPr>
          <w:rFonts w:ascii="Arial" w:hAnsi="Arial" w:cs="Arial"/>
          <w:b/>
          <w:lang w:eastAsia="zh-CN"/>
        </w:rPr>
        <w:t>3</w:t>
      </w:r>
      <w:r w:rsidR="00120BDF">
        <w:rPr>
          <w:rFonts w:ascii="Arial" w:hAnsi="Arial" w:cs="Arial"/>
          <w:b/>
          <w:lang w:eastAsia="zh-CN"/>
        </w:rPr>
        <w:t>: New Sol</w:t>
      </w:r>
      <w:r w:rsidR="00A43C23">
        <w:rPr>
          <w:rFonts w:ascii="Arial" w:hAnsi="Arial" w:cs="Arial"/>
          <w:b/>
          <w:lang w:eastAsia="zh-CN"/>
        </w:rPr>
        <w:t>:</w:t>
      </w:r>
      <w:r w:rsidR="003823E1">
        <w:rPr>
          <w:rFonts w:ascii="Arial" w:hAnsi="Arial" w:cs="Arial"/>
          <w:b/>
          <w:lang w:eastAsia="zh-CN"/>
        </w:rPr>
        <w:t xml:space="preserve"> </w:t>
      </w:r>
      <w:r w:rsidR="00A43C23">
        <w:rPr>
          <w:rFonts w:ascii="Arial" w:hAnsi="Arial" w:cs="Arial"/>
          <w:b/>
          <w:lang w:eastAsia="zh-CN"/>
        </w:rPr>
        <w:t>S</w:t>
      </w:r>
      <w:r w:rsidR="003823E1">
        <w:rPr>
          <w:rFonts w:ascii="Arial" w:hAnsi="Arial" w:cs="Arial"/>
          <w:b/>
          <w:lang w:eastAsia="zh-CN"/>
        </w:rPr>
        <w:t>upporting of IMS emergency call over NB-IoT GEO</w:t>
      </w:r>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619566A9" w:rsidR="00F86808" w:rsidRPr="00033F19" w:rsidRDefault="007F1EEE">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sidR="00472D97">
        <w:rPr>
          <w:rFonts w:ascii="Arial" w:hAnsi="Arial" w:cs="Arial"/>
          <w:b/>
          <w:lang w:eastAsia="zh-CN"/>
        </w:rPr>
        <w:t>20.1.1</w:t>
      </w:r>
    </w:p>
    <w:p w14:paraId="63176270" w14:textId="6E8E7F38"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r w:rsidR="00472D97" w:rsidRPr="00472D97">
        <w:rPr>
          <w:rFonts w:ascii="Arial" w:eastAsia="Batang" w:hAnsi="Arial" w:cs="Arial"/>
          <w:b/>
          <w:sz w:val="18"/>
          <w:szCs w:val="18"/>
          <w:lang w:eastAsia="ar-SA"/>
        </w:rPr>
        <w:t>FS_5GSAT_Ph4-ARC</w:t>
      </w:r>
      <w:r w:rsidRPr="00033F19">
        <w:rPr>
          <w:rFonts w:ascii="Arial" w:hAnsi="Arial" w:cs="Arial" w:hint="eastAsia"/>
          <w:b/>
          <w:lang w:eastAsia="zh-CN"/>
        </w:rPr>
        <w:t xml:space="preserve"> </w:t>
      </w:r>
      <w:r w:rsidRPr="00033F19">
        <w:rPr>
          <w:rFonts w:ascii="Arial" w:hAnsi="Arial" w:cs="Arial"/>
          <w:b/>
        </w:rPr>
        <w:t>/ Rel-</w:t>
      </w:r>
      <w:r w:rsidR="00622C5D">
        <w:rPr>
          <w:rFonts w:ascii="Arial" w:hAnsi="Arial" w:cs="Arial"/>
          <w:b/>
        </w:rPr>
        <w:t>20</w:t>
      </w:r>
    </w:p>
    <w:p w14:paraId="13284C90" w14:textId="25C97229" w:rsidR="00F86808" w:rsidRPr="00033F19" w:rsidRDefault="007F1EEE">
      <w:pPr>
        <w:rPr>
          <w:rFonts w:ascii="Arial" w:hAnsi="Arial" w:cs="Arial"/>
          <w:i/>
        </w:rPr>
      </w:pPr>
      <w:r w:rsidRPr="00033F19">
        <w:rPr>
          <w:rFonts w:ascii="Arial" w:hAnsi="Arial" w:cs="Arial"/>
          <w:i/>
        </w:rPr>
        <w:t>Abstract of the contribution: The contribution</w:t>
      </w:r>
      <w:r w:rsidRPr="00033F19">
        <w:rPr>
          <w:rFonts w:ascii="Arial" w:hAnsi="Arial" w:cs="Arial" w:hint="eastAsia"/>
          <w:i/>
          <w:lang w:eastAsia="zh-CN"/>
        </w:rPr>
        <w:t xml:space="preserve"> proposes </w:t>
      </w:r>
      <w:r w:rsidR="00712A20">
        <w:rPr>
          <w:rFonts w:ascii="Arial" w:hAnsi="Arial" w:cs="Arial"/>
          <w:i/>
          <w:lang w:eastAsia="zh-CN"/>
        </w:rPr>
        <w:t>a new solution for KI#</w:t>
      </w:r>
      <w:r w:rsidR="003823E1">
        <w:rPr>
          <w:rFonts w:ascii="Arial" w:hAnsi="Arial" w:cs="Arial"/>
          <w:i/>
          <w:lang w:eastAsia="zh-CN"/>
        </w:rPr>
        <w:t>3</w:t>
      </w:r>
      <w:r w:rsidRPr="00033F19">
        <w:rPr>
          <w:rFonts w:ascii="Arial" w:hAnsi="Arial" w:cs="Arial" w:hint="eastAsia"/>
          <w:i/>
          <w:lang w:eastAsia="zh-CN"/>
        </w:rPr>
        <w:t>.</w:t>
      </w:r>
    </w:p>
    <w:p w14:paraId="0C0DFD0B" w14:textId="77777777" w:rsidR="00F86808" w:rsidRPr="00033F19" w:rsidRDefault="00F86808">
      <w:pPr>
        <w:pBdr>
          <w:bottom w:val="single" w:sz="12" w:space="1" w:color="auto"/>
        </w:pBdr>
        <w:spacing w:after="120"/>
        <w:ind w:left="1985" w:hanging="1985"/>
        <w:rPr>
          <w:rFonts w:ascii="Arial" w:hAnsi="Arial" w:cs="Arial"/>
          <w:i/>
          <w:lang w:eastAsia="zh-CN"/>
        </w:rPr>
      </w:pPr>
    </w:p>
    <w:p w14:paraId="0FB1427A" w14:textId="78A523B2" w:rsidR="00F86808" w:rsidRPr="00033F19" w:rsidRDefault="007F1EEE">
      <w:pPr>
        <w:pStyle w:val="CRCoverPage"/>
        <w:rPr>
          <w:b/>
          <w:lang w:val="fr-FR" w:eastAsia="zh-CN"/>
        </w:rPr>
      </w:pPr>
      <w:r w:rsidRPr="00033F19">
        <w:rPr>
          <w:b/>
        </w:rPr>
        <w:t>1</w:t>
      </w:r>
      <w:r w:rsidRPr="00033F19">
        <w:rPr>
          <w:b/>
          <w:lang w:val="fr-FR"/>
        </w:rPr>
        <w:t xml:space="preserve">. </w:t>
      </w:r>
      <w:r w:rsidR="00F379C0">
        <w:rPr>
          <w:b/>
          <w:lang w:val="fr-FR"/>
        </w:rPr>
        <w:t>Introduction/</w:t>
      </w:r>
      <w:r w:rsidRPr="00033F19">
        <w:rPr>
          <w:rFonts w:hint="eastAsia"/>
          <w:b/>
          <w:lang w:val="fr-FR" w:eastAsia="zh-CN"/>
        </w:rPr>
        <w:t>Discussion</w:t>
      </w:r>
    </w:p>
    <w:p w14:paraId="679C42F4" w14:textId="0E12DE53" w:rsidR="00DA772C" w:rsidRDefault="00C44A9D">
      <w:pPr>
        <w:rPr>
          <w:rFonts w:eastAsiaTheme="minorEastAsia"/>
          <w:lang w:eastAsia="zh-CN"/>
        </w:rPr>
      </w:pPr>
      <w:r>
        <w:rPr>
          <w:rFonts w:eastAsiaTheme="minorEastAsia"/>
          <w:lang w:eastAsia="zh-CN"/>
        </w:rPr>
        <w:t>This contribution is proposed to address KI#3 to support of IMS emergency call over NB-IoT NTN via GEO connecting to EPC.</w:t>
      </w:r>
    </w:p>
    <w:p w14:paraId="04E7DAB7" w14:textId="77777777" w:rsidR="00C44A9D" w:rsidRPr="00DC0711" w:rsidRDefault="00C44A9D">
      <w:pPr>
        <w:rPr>
          <w:rFonts w:eastAsiaTheme="minorEastAsia"/>
          <w:lang w:eastAsia="zh-CN"/>
        </w:rPr>
      </w:pPr>
    </w:p>
    <w:p w14:paraId="3ED22129" w14:textId="77777777" w:rsidR="00F86808" w:rsidRPr="00033F19" w:rsidRDefault="007F1EEE">
      <w:pPr>
        <w:pStyle w:val="CRCoverPage"/>
        <w:rPr>
          <w:b/>
          <w:lang w:val="fr-FR"/>
        </w:rPr>
      </w:pPr>
      <w:r w:rsidRPr="00033F19">
        <w:rPr>
          <w:b/>
          <w:lang w:val="en-US"/>
        </w:rPr>
        <w:t xml:space="preserve">2. </w:t>
      </w:r>
      <w:r w:rsidRPr="00033F19">
        <w:rPr>
          <w:b/>
          <w:lang w:val="fr-FR"/>
        </w:rPr>
        <w:t>Proposal</w:t>
      </w:r>
    </w:p>
    <w:p w14:paraId="1E4EF2BF" w14:textId="4E9CB7B2" w:rsidR="00F86808" w:rsidRPr="00033F19" w:rsidRDefault="00470D54">
      <w:pPr>
        <w:rPr>
          <w:lang w:val="en-US"/>
        </w:rPr>
      </w:pPr>
      <w:r>
        <w:rPr>
          <w:lang w:val="en-US"/>
        </w:rPr>
        <w:t xml:space="preserve">It </w:t>
      </w:r>
      <w:r w:rsidR="00712A20">
        <w:rPr>
          <w:lang w:val="en-US"/>
        </w:rPr>
        <w:t>is propo</w:t>
      </w:r>
      <w:r w:rsidR="007F1EEE" w:rsidRPr="00033F19">
        <w:rPr>
          <w:lang w:val="en-US"/>
        </w:rPr>
        <w:t>s</w:t>
      </w:r>
      <w:r w:rsidR="00712A20">
        <w:rPr>
          <w:lang w:val="en-US"/>
        </w:rPr>
        <w:t xml:space="preserve">ed </w:t>
      </w:r>
      <w:r w:rsidR="003823E1">
        <w:rPr>
          <w:lang w:val="en-US"/>
        </w:rPr>
        <w:t xml:space="preserve">to capture the following text in </w:t>
      </w:r>
      <w:r w:rsidR="00712A20">
        <w:rPr>
          <w:lang w:val="en-US"/>
        </w:rPr>
        <w:t xml:space="preserve">FS_5GSAT_Ph4_ARC </w:t>
      </w:r>
      <w:r w:rsidR="007F1EEE" w:rsidRPr="00033F19">
        <w:rPr>
          <w:lang w:val="en-US"/>
        </w:rPr>
        <w:t>T</w:t>
      </w:r>
      <w:r w:rsidR="007F1EEE" w:rsidRPr="00033F19">
        <w:rPr>
          <w:rFonts w:hint="eastAsia"/>
          <w:lang w:val="en-US"/>
        </w:rPr>
        <w:t>R</w:t>
      </w:r>
      <w:r w:rsidR="007F1EEE" w:rsidRPr="00033F19">
        <w:rPr>
          <w:lang w:val="en-US"/>
        </w:rPr>
        <w:t xml:space="preserve"> 23.700-</w:t>
      </w:r>
      <w:r w:rsidR="00D02A21">
        <w:rPr>
          <w:lang w:val="en-US" w:eastAsia="zh-CN"/>
        </w:rPr>
        <w:t>19</w:t>
      </w:r>
      <w:r w:rsidR="007F1EEE" w:rsidRPr="00033F19">
        <w:rPr>
          <w:lang w:val="en-US"/>
        </w:rPr>
        <w:t>.</w:t>
      </w:r>
    </w:p>
    <w:p w14:paraId="55C33C7D" w14:textId="77777777" w:rsidR="00F86808" w:rsidRPr="00033F19" w:rsidRDefault="00F86808">
      <w:pPr>
        <w:pBdr>
          <w:bottom w:val="single" w:sz="12" w:space="1" w:color="auto"/>
        </w:pBdr>
        <w:rPr>
          <w:lang w:val="en-US"/>
        </w:rPr>
      </w:pPr>
    </w:p>
    <w:p w14:paraId="3DF45C9B" w14:textId="77777777" w:rsidR="00F86808" w:rsidRPr="00033F19" w:rsidRDefault="00F86808">
      <w:pPr>
        <w:rPr>
          <w:lang w:eastAsia="zh-CN"/>
        </w:rPr>
      </w:pPr>
    </w:p>
    <w:p w14:paraId="52C94D92" w14:textId="77777777"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p w14:paraId="2FBA1DE1" w14:textId="77777777" w:rsidR="00712A20" w:rsidRDefault="00712A20" w:rsidP="00712A20">
      <w:pPr>
        <w:pStyle w:val="1"/>
      </w:pPr>
      <w:bookmarkStart w:id="2" w:name="_Toc22214906"/>
      <w:bookmarkStart w:id="3" w:name="_Toc151176057"/>
      <w:bookmarkStart w:id="4" w:name="_Toc23254039"/>
      <w:bookmarkStart w:id="5" w:name="_Toc151701865"/>
      <w:bookmarkStart w:id="6" w:name="_Toc148441191"/>
      <w:bookmarkStart w:id="7" w:name="_Toc146636839"/>
      <w:bookmarkStart w:id="8" w:name="_Toc148441670"/>
      <w:bookmarkStart w:id="9" w:name="_Toc151529361"/>
      <w:bookmarkStart w:id="10" w:name="_Toc157674305"/>
      <w:bookmarkStart w:id="11" w:name="_Toc177460695"/>
      <w:bookmarkStart w:id="12" w:name="_Toc117509218"/>
      <w:r>
        <w:t>6</w:t>
      </w:r>
      <w:r>
        <w:tab/>
        <w:t>Solutions</w:t>
      </w:r>
      <w:bookmarkEnd w:id="2"/>
      <w:bookmarkEnd w:id="3"/>
      <w:bookmarkEnd w:id="4"/>
      <w:bookmarkEnd w:id="5"/>
      <w:bookmarkEnd w:id="6"/>
      <w:bookmarkEnd w:id="7"/>
    </w:p>
    <w:p w14:paraId="12191E7A" w14:textId="77777777" w:rsidR="00712A20" w:rsidRDefault="00712A20" w:rsidP="00712A20">
      <w:pPr>
        <w:pStyle w:val="2"/>
        <w:rPr>
          <w:lang w:eastAsia="zh-CN"/>
        </w:rPr>
      </w:pPr>
      <w:bookmarkStart w:id="13" w:name="_Toc23254040"/>
      <w:bookmarkStart w:id="14" w:name="_Toc146636840"/>
      <w:bookmarkStart w:id="15" w:name="_Toc151701866"/>
      <w:bookmarkStart w:id="16" w:name="_Toc151176058"/>
      <w:bookmarkStart w:id="17" w:name="_Toc148441192"/>
      <w:bookmarkStart w:id="18" w:name="_Toc22214907"/>
      <w:r>
        <w:rPr>
          <w:lang w:eastAsia="zh-CN"/>
        </w:rPr>
        <w:t>6.0</w:t>
      </w:r>
      <w:r>
        <w:rPr>
          <w:lang w:eastAsia="zh-CN"/>
        </w:rPr>
        <w:tab/>
        <w:t>Mapping of Solutions to Key Issues</w:t>
      </w:r>
      <w:bookmarkEnd w:id="13"/>
      <w:bookmarkEnd w:id="14"/>
      <w:bookmarkEnd w:id="15"/>
      <w:bookmarkEnd w:id="16"/>
      <w:bookmarkEnd w:id="17"/>
      <w:bookmarkEnd w:id="18"/>
    </w:p>
    <w:p w14:paraId="68B2EAB6" w14:textId="77777777" w:rsidR="00712A20" w:rsidRDefault="00712A20" w:rsidP="00712A20">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712A20" w14:paraId="55B04CB6" w14:textId="77777777" w:rsidTr="00EA3FE4">
        <w:trPr>
          <w:cantSplit/>
          <w:jc w:val="center"/>
        </w:trPr>
        <w:tc>
          <w:tcPr>
            <w:tcW w:w="1524" w:type="dxa"/>
            <w:shd w:val="clear" w:color="auto" w:fill="auto"/>
          </w:tcPr>
          <w:p w14:paraId="32E33164" w14:textId="77777777" w:rsidR="00712A20" w:rsidRDefault="00712A20" w:rsidP="00EA3FE4">
            <w:pPr>
              <w:pStyle w:val="TAC"/>
            </w:pPr>
          </w:p>
        </w:tc>
        <w:tc>
          <w:tcPr>
            <w:tcW w:w="6273" w:type="dxa"/>
            <w:gridSpan w:val="4"/>
            <w:shd w:val="clear" w:color="auto" w:fill="auto"/>
          </w:tcPr>
          <w:p w14:paraId="50EAAB09" w14:textId="77777777" w:rsidR="00712A20" w:rsidRDefault="00712A20" w:rsidP="00EA3FE4">
            <w:pPr>
              <w:pStyle w:val="TAH"/>
            </w:pPr>
            <w:r>
              <w:t>Key Issues</w:t>
            </w:r>
          </w:p>
        </w:tc>
      </w:tr>
      <w:tr w:rsidR="00712A20" w14:paraId="2777C1DC" w14:textId="77777777" w:rsidTr="00EA3FE4">
        <w:trPr>
          <w:cantSplit/>
          <w:jc w:val="center"/>
        </w:trPr>
        <w:tc>
          <w:tcPr>
            <w:tcW w:w="1524" w:type="dxa"/>
            <w:shd w:val="clear" w:color="auto" w:fill="auto"/>
          </w:tcPr>
          <w:p w14:paraId="677BD727" w14:textId="77777777" w:rsidR="00712A20" w:rsidRDefault="00712A20" w:rsidP="00EA3FE4">
            <w:pPr>
              <w:pStyle w:val="TAH"/>
            </w:pPr>
            <w:r>
              <w:t>Solutions</w:t>
            </w:r>
          </w:p>
        </w:tc>
        <w:tc>
          <w:tcPr>
            <w:tcW w:w="1595" w:type="dxa"/>
            <w:shd w:val="clear" w:color="auto" w:fill="auto"/>
          </w:tcPr>
          <w:p w14:paraId="14F9E8BC" w14:textId="77777777" w:rsidR="00712A20" w:rsidRDefault="00712A20" w:rsidP="00EA3FE4">
            <w:pPr>
              <w:pStyle w:val="TAH"/>
              <w:rPr>
                <w:lang w:val="en-US" w:eastAsia="zh-CN"/>
              </w:rPr>
            </w:pPr>
            <w:r>
              <w:rPr>
                <w:lang w:val="en-US" w:eastAsia="zh-CN"/>
              </w:rPr>
              <w:t>1</w:t>
            </w:r>
          </w:p>
        </w:tc>
        <w:tc>
          <w:tcPr>
            <w:tcW w:w="1559" w:type="dxa"/>
            <w:shd w:val="clear" w:color="auto" w:fill="auto"/>
          </w:tcPr>
          <w:p w14:paraId="5262278C" w14:textId="77777777" w:rsidR="00712A20" w:rsidRDefault="00712A20" w:rsidP="00EA3FE4">
            <w:pPr>
              <w:pStyle w:val="TAH"/>
              <w:rPr>
                <w:lang w:val="en-US" w:eastAsia="zh-CN"/>
              </w:rPr>
            </w:pPr>
            <w:r>
              <w:rPr>
                <w:lang w:val="en-US" w:eastAsia="zh-CN"/>
              </w:rPr>
              <w:t>2</w:t>
            </w:r>
          </w:p>
        </w:tc>
        <w:tc>
          <w:tcPr>
            <w:tcW w:w="1559" w:type="dxa"/>
            <w:shd w:val="clear" w:color="auto" w:fill="auto"/>
          </w:tcPr>
          <w:p w14:paraId="1A9408FE" w14:textId="77777777" w:rsidR="00712A20" w:rsidRDefault="00712A20" w:rsidP="00EA3FE4">
            <w:pPr>
              <w:pStyle w:val="TAH"/>
              <w:rPr>
                <w:lang w:val="en-US" w:eastAsia="zh-CN"/>
              </w:rPr>
            </w:pPr>
            <w:r>
              <w:rPr>
                <w:lang w:val="en-US" w:eastAsia="zh-CN"/>
              </w:rPr>
              <w:t>3</w:t>
            </w:r>
          </w:p>
        </w:tc>
        <w:tc>
          <w:tcPr>
            <w:tcW w:w="1560" w:type="dxa"/>
            <w:shd w:val="clear" w:color="auto" w:fill="auto"/>
          </w:tcPr>
          <w:p w14:paraId="3C29B7AA" w14:textId="0A21C603" w:rsidR="00712A20" w:rsidRDefault="00A43C23" w:rsidP="00EA3FE4">
            <w:pPr>
              <w:pStyle w:val="TAH"/>
              <w:rPr>
                <w:lang w:eastAsia="zh-CN"/>
              </w:rPr>
            </w:pPr>
            <w:r>
              <w:rPr>
                <w:lang w:eastAsia="zh-CN"/>
              </w:rPr>
              <w:t>4</w:t>
            </w:r>
          </w:p>
        </w:tc>
      </w:tr>
      <w:tr w:rsidR="00712A20" w14:paraId="641ACACC" w14:textId="77777777" w:rsidTr="00EA3FE4">
        <w:trPr>
          <w:cantSplit/>
          <w:jc w:val="center"/>
        </w:trPr>
        <w:tc>
          <w:tcPr>
            <w:tcW w:w="1524" w:type="dxa"/>
            <w:shd w:val="clear" w:color="auto" w:fill="auto"/>
          </w:tcPr>
          <w:p w14:paraId="3854EB3D" w14:textId="77777777" w:rsidR="00712A20" w:rsidRDefault="00712A20" w:rsidP="00EA3FE4">
            <w:pPr>
              <w:pStyle w:val="TAH"/>
              <w:rPr>
                <w:lang w:val="en-US" w:eastAsia="zh-CN"/>
              </w:rPr>
            </w:pPr>
            <w:r>
              <w:rPr>
                <w:rFonts w:hint="eastAsia"/>
                <w:lang w:val="en-US" w:eastAsia="zh-CN"/>
              </w:rPr>
              <w:t>x</w:t>
            </w:r>
          </w:p>
        </w:tc>
        <w:tc>
          <w:tcPr>
            <w:tcW w:w="1595" w:type="dxa"/>
            <w:shd w:val="clear" w:color="auto" w:fill="auto"/>
          </w:tcPr>
          <w:p w14:paraId="2CD16697" w14:textId="5B445465" w:rsidR="00712A20" w:rsidRDefault="00712A20" w:rsidP="00712A20">
            <w:pPr>
              <w:pStyle w:val="TAH"/>
              <w:rPr>
                <w:lang w:eastAsia="zh-CN"/>
              </w:rPr>
            </w:pPr>
          </w:p>
        </w:tc>
        <w:tc>
          <w:tcPr>
            <w:tcW w:w="1559" w:type="dxa"/>
            <w:shd w:val="clear" w:color="auto" w:fill="auto"/>
          </w:tcPr>
          <w:p w14:paraId="78598A1D" w14:textId="3DF1B255" w:rsidR="00712A20" w:rsidRDefault="00712A20" w:rsidP="00EA3FE4">
            <w:pPr>
              <w:pStyle w:val="TAC"/>
              <w:rPr>
                <w:lang w:val="en-US" w:eastAsia="zh-CN"/>
              </w:rPr>
            </w:pPr>
          </w:p>
        </w:tc>
        <w:tc>
          <w:tcPr>
            <w:tcW w:w="1559" w:type="dxa"/>
            <w:shd w:val="clear" w:color="auto" w:fill="auto"/>
          </w:tcPr>
          <w:p w14:paraId="1E1483E2" w14:textId="67668F5D" w:rsidR="00712A20" w:rsidRDefault="00A43C23" w:rsidP="00EA3FE4">
            <w:pPr>
              <w:pStyle w:val="TAC"/>
            </w:pPr>
            <w:r>
              <w:rPr>
                <w:lang w:val="en-US" w:eastAsia="zh-CN"/>
              </w:rPr>
              <w:t>x</w:t>
            </w:r>
          </w:p>
        </w:tc>
        <w:tc>
          <w:tcPr>
            <w:tcW w:w="1560" w:type="dxa"/>
            <w:shd w:val="clear" w:color="auto" w:fill="auto"/>
          </w:tcPr>
          <w:p w14:paraId="141426A2" w14:textId="77777777" w:rsidR="00712A20" w:rsidRDefault="00712A20" w:rsidP="00EA3FE4">
            <w:pPr>
              <w:pStyle w:val="TAC"/>
            </w:pPr>
          </w:p>
        </w:tc>
      </w:tr>
      <w:tr w:rsidR="00712A20" w14:paraId="1D1E3DF4" w14:textId="77777777" w:rsidTr="00EA3FE4">
        <w:trPr>
          <w:cantSplit/>
          <w:jc w:val="center"/>
        </w:trPr>
        <w:tc>
          <w:tcPr>
            <w:tcW w:w="1524" w:type="dxa"/>
            <w:shd w:val="clear" w:color="auto" w:fill="auto"/>
          </w:tcPr>
          <w:p w14:paraId="72E2EBEB" w14:textId="77777777" w:rsidR="00712A20" w:rsidRDefault="00712A20" w:rsidP="00EA3FE4">
            <w:pPr>
              <w:pStyle w:val="TAH"/>
            </w:pPr>
          </w:p>
        </w:tc>
        <w:tc>
          <w:tcPr>
            <w:tcW w:w="1595" w:type="dxa"/>
            <w:shd w:val="clear" w:color="auto" w:fill="auto"/>
          </w:tcPr>
          <w:p w14:paraId="06818139" w14:textId="77777777" w:rsidR="00712A20" w:rsidRDefault="00712A20" w:rsidP="00EA3FE4">
            <w:pPr>
              <w:pStyle w:val="TAC"/>
            </w:pPr>
          </w:p>
        </w:tc>
        <w:tc>
          <w:tcPr>
            <w:tcW w:w="1559" w:type="dxa"/>
            <w:shd w:val="clear" w:color="auto" w:fill="auto"/>
          </w:tcPr>
          <w:p w14:paraId="31471C15" w14:textId="77777777" w:rsidR="00712A20" w:rsidRDefault="00712A20" w:rsidP="00EA3FE4">
            <w:pPr>
              <w:pStyle w:val="TAC"/>
            </w:pPr>
          </w:p>
        </w:tc>
        <w:tc>
          <w:tcPr>
            <w:tcW w:w="1559" w:type="dxa"/>
            <w:shd w:val="clear" w:color="auto" w:fill="auto"/>
          </w:tcPr>
          <w:p w14:paraId="100D2A33" w14:textId="77777777" w:rsidR="00712A20" w:rsidRDefault="00712A20" w:rsidP="00EA3FE4">
            <w:pPr>
              <w:pStyle w:val="TAC"/>
            </w:pPr>
          </w:p>
        </w:tc>
        <w:tc>
          <w:tcPr>
            <w:tcW w:w="1560" w:type="dxa"/>
            <w:shd w:val="clear" w:color="auto" w:fill="auto"/>
          </w:tcPr>
          <w:p w14:paraId="64188E76" w14:textId="77777777" w:rsidR="00712A20" w:rsidRDefault="00712A20" w:rsidP="00EA3FE4">
            <w:pPr>
              <w:pStyle w:val="TAC"/>
            </w:pPr>
          </w:p>
        </w:tc>
      </w:tr>
      <w:tr w:rsidR="00712A20" w14:paraId="2CFF90C7" w14:textId="77777777" w:rsidTr="00EA3FE4">
        <w:trPr>
          <w:cantSplit/>
          <w:jc w:val="center"/>
        </w:trPr>
        <w:tc>
          <w:tcPr>
            <w:tcW w:w="1524" w:type="dxa"/>
            <w:shd w:val="clear" w:color="auto" w:fill="auto"/>
          </w:tcPr>
          <w:p w14:paraId="2C3B8180" w14:textId="77777777" w:rsidR="00712A20" w:rsidRDefault="00712A20" w:rsidP="00EA3FE4">
            <w:pPr>
              <w:pStyle w:val="TAH"/>
            </w:pPr>
          </w:p>
        </w:tc>
        <w:tc>
          <w:tcPr>
            <w:tcW w:w="1595" w:type="dxa"/>
            <w:shd w:val="clear" w:color="auto" w:fill="auto"/>
          </w:tcPr>
          <w:p w14:paraId="01E3C666" w14:textId="77777777" w:rsidR="00712A20" w:rsidRDefault="00712A20" w:rsidP="00EA3FE4">
            <w:pPr>
              <w:pStyle w:val="TAC"/>
            </w:pPr>
          </w:p>
        </w:tc>
        <w:tc>
          <w:tcPr>
            <w:tcW w:w="1559" w:type="dxa"/>
            <w:shd w:val="clear" w:color="auto" w:fill="auto"/>
          </w:tcPr>
          <w:p w14:paraId="1A3EE1B1" w14:textId="77777777" w:rsidR="00712A20" w:rsidRDefault="00712A20" w:rsidP="00EA3FE4">
            <w:pPr>
              <w:pStyle w:val="TAC"/>
            </w:pPr>
          </w:p>
        </w:tc>
        <w:tc>
          <w:tcPr>
            <w:tcW w:w="1559" w:type="dxa"/>
            <w:shd w:val="clear" w:color="auto" w:fill="auto"/>
          </w:tcPr>
          <w:p w14:paraId="79650456" w14:textId="77777777" w:rsidR="00712A20" w:rsidRDefault="00712A20" w:rsidP="00EA3FE4">
            <w:pPr>
              <w:pStyle w:val="TAC"/>
            </w:pPr>
          </w:p>
        </w:tc>
        <w:tc>
          <w:tcPr>
            <w:tcW w:w="1560" w:type="dxa"/>
            <w:shd w:val="clear" w:color="auto" w:fill="auto"/>
          </w:tcPr>
          <w:p w14:paraId="33646190" w14:textId="77777777" w:rsidR="00712A20" w:rsidRDefault="00712A20" w:rsidP="00EA3FE4">
            <w:pPr>
              <w:pStyle w:val="TAC"/>
            </w:pPr>
          </w:p>
        </w:tc>
      </w:tr>
      <w:tr w:rsidR="00712A20" w14:paraId="0E9538B0" w14:textId="77777777" w:rsidTr="00EA3FE4">
        <w:trPr>
          <w:cantSplit/>
          <w:jc w:val="center"/>
        </w:trPr>
        <w:tc>
          <w:tcPr>
            <w:tcW w:w="1524" w:type="dxa"/>
            <w:shd w:val="clear" w:color="auto" w:fill="auto"/>
          </w:tcPr>
          <w:p w14:paraId="6361F65C" w14:textId="77777777" w:rsidR="00712A20" w:rsidRDefault="00712A20" w:rsidP="00EA3FE4">
            <w:pPr>
              <w:pStyle w:val="TAH"/>
            </w:pPr>
          </w:p>
        </w:tc>
        <w:tc>
          <w:tcPr>
            <w:tcW w:w="1595" w:type="dxa"/>
            <w:shd w:val="clear" w:color="auto" w:fill="auto"/>
          </w:tcPr>
          <w:p w14:paraId="40351FFB" w14:textId="77777777" w:rsidR="00712A20" w:rsidRDefault="00712A20" w:rsidP="00EA3FE4">
            <w:pPr>
              <w:pStyle w:val="TAC"/>
            </w:pPr>
          </w:p>
        </w:tc>
        <w:tc>
          <w:tcPr>
            <w:tcW w:w="1559" w:type="dxa"/>
            <w:shd w:val="clear" w:color="auto" w:fill="auto"/>
          </w:tcPr>
          <w:p w14:paraId="5118C3FD" w14:textId="77777777" w:rsidR="00712A20" w:rsidRDefault="00712A20" w:rsidP="00EA3FE4">
            <w:pPr>
              <w:pStyle w:val="TAC"/>
            </w:pPr>
          </w:p>
        </w:tc>
        <w:tc>
          <w:tcPr>
            <w:tcW w:w="1559" w:type="dxa"/>
            <w:shd w:val="clear" w:color="auto" w:fill="auto"/>
          </w:tcPr>
          <w:p w14:paraId="3E2398A7" w14:textId="77777777" w:rsidR="00712A20" w:rsidRDefault="00712A20" w:rsidP="00EA3FE4">
            <w:pPr>
              <w:pStyle w:val="TAC"/>
            </w:pPr>
          </w:p>
        </w:tc>
        <w:tc>
          <w:tcPr>
            <w:tcW w:w="1560" w:type="dxa"/>
            <w:shd w:val="clear" w:color="auto" w:fill="auto"/>
          </w:tcPr>
          <w:p w14:paraId="76A40D0A" w14:textId="77777777" w:rsidR="00712A20" w:rsidRDefault="00712A20" w:rsidP="00EA3FE4">
            <w:pPr>
              <w:pStyle w:val="TAC"/>
            </w:pPr>
          </w:p>
        </w:tc>
      </w:tr>
      <w:tr w:rsidR="00712A20" w14:paraId="3803F77C" w14:textId="77777777" w:rsidTr="00EA3FE4">
        <w:trPr>
          <w:cantSplit/>
          <w:jc w:val="center"/>
        </w:trPr>
        <w:tc>
          <w:tcPr>
            <w:tcW w:w="1524" w:type="dxa"/>
            <w:shd w:val="clear" w:color="auto" w:fill="auto"/>
          </w:tcPr>
          <w:p w14:paraId="0DAC7BC0" w14:textId="77777777" w:rsidR="00712A20" w:rsidRDefault="00712A20" w:rsidP="00EA3FE4">
            <w:pPr>
              <w:pStyle w:val="TAH"/>
            </w:pPr>
          </w:p>
        </w:tc>
        <w:tc>
          <w:tcPr>
            <w:tcW w:w="1595" w:type="dxa"/>
            <w:shd w:val="clear" w:color="auto" w:fill="auto"/>
          </w:tcPr>
          <w:p w14:paraId="2D1436FD" w14:textId="77777777" w:rsidR="00712A20" w:rsidRDefault="00712A20" w:rsidP="00EA3FE4">
            <w:pPr>
              <w:pStyle w:val="TAC"/>
            </w:pPr>
          </w:p>
        </w:tc>
        <w:tc>
          <w:tcPr>
            <w:tcW w:w="1559" w:type="dxa"/>
            <w:shd w:val="clear" w:color="auto" w:fill="auto"/>
          </w:tcPr>
          <w:p w14:paraId="7B8E5143" w14:textId="77777777" w:rsidR="00712A20" w:rsidRDefault="00712A20" w:rsidP="00EA3FE4">
            <w:pPr>
              <w:pStyle w:val="TAC"/>
            </w:pPr>
          </w:p>
        </w:tc>
        <w:tc>
          <w:tcPr>
            <w:tcW w:w="1559" w:type="dxa"/>
            <w:shd w:val="clear" w:color="auto" w:fill="auto"/>
          </w:tcPr>
          <w:p w14:paraId="1DD070E0" w14:textId="77777777" w:rsidR="00712A20" w:rsidRDefault="00712A20" w:rsidP="00EA3FE4">
            <w:pPr>
              <w:pStyle w:val="TAC"/>
            </w:pPr>
          </w:p>
        </w:tc>
        <w:tc>
          <w:tcPr>
            <w:tcW w:w="1560" w:type="dxa"/>
            <w:shd w:val="clear" w:color="auto" w:fill="auto"/>
          </w:tcPr>
          <w:p w14:paraId="60870CD3" w14:textId="77777777" w:rsidR="00712A20" w:rsidRDefault="00712A20" w:rsidP="00EA3FE4">
            <w:pPr>
              <w:pStyle w:val="TAC"/>
            </w:pPr>
          </w:p>
        </w:tc>
      </w:tr>
    </w:tbl>
    <w:p w14:paraId="507D530E" w14:textId="77777777" w:rsidR="00712A20" w:rsidRPr="00712A20" w:rsidRDefault="00712A20" w:rsidP="00712A20">
      <w:pPr>
        <w:rPr>
          <w:rFonts w:eastAsia="Malgun Gothic"/>
          <w:lang w:val="en-US" w:eastAsia="ko-KR" w:bidi="ar"/>
        </w:rPr>
      </w:pPr>
      <w:bookmarkStart w:id="19" w:name="_Toc23254041"/>
      <w:bookmarkStart w:id="20" w:name="_Toc151701867"/>
      <w:bookmarkStart w:id="21" w:name="_Toc148441193"/>
      <w:bookmarkStart w:id="22" w:name="_Toc151176059"/>
      <w:bookmarkStart w:id="23" w:name="_Toc22214908"/>
      <w:bookmarkStart w:id="24" w:name="_Toc146636841"/>
    </w:p>
    <w:p w14:paraId="0B3A1B0E" w14:textId="0075F06F" w:rsidR="00712A20" w:rsidRDefault="00712A20" w:rsidP="00712A20">
      <w:pPr>
        <w:pStyle w:val="2"/>
      </w:pPr>
      <w:r>
        <w:rPr>
          <w:lang w:eastAsia="zh-CN"/>
        </w:rPr>
        <w:t>6.X</w:t>
      </w:r>
      <w:r>
        <w:rPr>
          <w:rFonts w:hint="eastAsia"/>
          <w:lang w:eastAsia="ko-KR"/>
        </w:rPr>
        <w:tab/>
      </w:r>
      <w:r>
        <w:t>Solution</w:t>
      </w:r>
      <w:r>
        <w:rPr>
          <w:rFonts w:hint="eastAsia"/>
          <w:lang w:eastAsia="zh-CN"/>
        </w:rPr>
        <w:t xml:space="preserve"> #</w:t>
      </w:r>
      <w:r>
        <w:rPr>
          <w:rFonts w:hint="eastAsia"/>
          <w:lang w:val="en-US" w:eastAsia="zh-CN"/>
        </w:rPr>
        <w:t>x</w:t>
      </w:r>
      <w:r>
        <w:t xml:space="preserve">: </w:t>
      </w:r>
      <w:bookmarkEnd w:id="19"/>
      <w:bookmarkEnd w:id="20"/>
      <w:bookmarkEnd w:id="21"/>
      <w:bookmarkEnd w:id="22"/>
      <w:bookmarkEnd w:id="23"/>
      <w:bookmarkEnd w:id="24"/>
      <w:r w:rsidR="00311D10">
        <w:t>support of IMS emergency call over NB-IoT via GEO</w:t>
      </w:r>
    </w:p>
    <w:p w14:paraId="47959469" w14:textId="363CAD74" w:rsidR="00311D10" w:rsidRDefault="00311D10" w:rsidP="00311D10">
      <w:pPr>
        <w:pStyle w:val="3"/>
      </w:pPr>
      <w:r>
        <w:t>6.x.1</w:t>
      </w:r>
      <w:r>
        <w:tab/>
      </w:r>
      <w:r>
        <w:rPr>
          <w:rFonts w:hint="eastAsia"/>
        </w:rPr>
        <w:t>High level principles</w:t>
      </w:r>
    </w:p>
    <w:p w14:paraId="50D70EAF" w14:textId="4A86A1EA" w:rsidR="0091704D" w:rsidRPr="0091704D" w:rsidRDefault="0091704D" w:rsidP="0091704D">
      <w:pPr>
        <w:rPr>
          <w:lang w:eastAsia="zh-CN"/>
        </w:rPr>
      </w:pPr>
      <w:r>
        <w:rPr>
          <w:lang w:eastAsia="zh-CN"/>
        </w:rPr>
        <w:t>The following principles are applied to this solution:</w:t>
      </w:r>
    </w:p>
    <w:p w14:paraId="42981943" w14:textId="161AA5A7" w:rsidR="0091704D" w:rsidRDefault="0091704D" w:rsidP="0091704D">
      <w:pPr>
        <w:pStyle w:val="af3"/>
        <w:numPr>
          <w:ilvl w:val="0"/>
          <w:numId w:val="5"/>
        </w:numPr>
        <w:rPr>
          <w:sz w:val="20"/>
          <w:szCs w:val="20"/>
          <w:lang w:eastAsia="zh-CN" w:bidi="ar"/>
        </w:rPr>
      </w:pPr>
      <w:r w:rsidRPr="0091704D">
        <w:rPr>
          <w:sz w:val="20"/>
          <w:szCs w:val="20"/>
          <w:lang w:eastAsia="zh-CN" w:bidi="ar"/>
        </w:rPr>
        <w:t xml:space="preserve">Procedures for </w:t>
      </w:r>
      <w:r w:rsidRPr="0091704D">
        <w:rPr>
          <w:rFonts w:hint="eastAsia"/>
          <w:sz w:val="20"/>
          <w:szCs w:val="20"/>
          <w:lang w:eastAsia="zh-CN" w:bidi="ar"/>
        </w:rPr>
        <w:t>U</w:t>
      </w:r>
      <w:r w:rsidRPr="0091704D">
        <w:rPr>
          <w:sz w:val="20"/>
          <w:szCs w:val="20"/>
          <w:lang w:eastAsia="zh-CN" w:bidi="ar"/>
        </w:rPr>
        <w:t>E detectable and non-UE detectable IMS emergency session defined in TS 23.167 are used as baseline.</w:t>
      </w:r>
    </w:p>
    <w:p w14:paraId="1751C6CC" w14:textId="5BC952FE" w:rsidR="0091704D" w:rsidRDefault="0091704D" w:rsidP="0091704D">
      <w:pPr>
        <w:pStyle w:val="af3"/>
        <w:numPr>
          <w:ilvl w:val="0"/>
          <w:numId w:val="5"/>
        </w:numPr>
        <w:rPr>
          <w:sz w:val="20"/>
          <w:szCs w:val="20"/>
          <w:lang w:eastAsia="zh-CN" w:bidi="ar"/>
        </w:rPr>
      </w:pPr>
      <w:r>
        <w:rPr>
          <w:sz w:val="20"/>
          <w:szCs w:val="20"/>
          <w:lang w:eastAsia="zh-CN" w:bidi="ar"/>
        </w:rPr>
        <w:lastRenderedPageBreak/>
        <w:t>Enhancements to the UE, NB-IoT GEO and EPC for supporting IMS emergency call shall be minimized.</w:t>
      </w:r>
    </w:p>
    <w:p w14:paraId="5581C69E" w14:textId="37BA77FA" w:rsidR="0091704D" w:rsidRPr="0091704D" w:rsidRDefault="0091704D" w:rsidP="0091704D">
      <w:pPr>
        <w:pStyle w:val="af3"/>
        <w:numPr>
          <w:ilvl w:val="0"/>
          <w:numId w:val="5"/>
        </w:numPr>
        <w:rPr>
          <w:sz w:val="20"/>
          <w:szCs w:val="20"/>
          <w:lang w:eastAsia="zh-CN" w:bidi="ar"/>
        </w:rPr>
      </w:pPr>
      <w:r>
        <w:rPr>
          <w:sz w:val="20"/>
          <w:szCs w:val="20"/>
          <w:lang w:eastAsia="zh-CN" w:bidi="ar"/>
        </w:rPr>
        <w:t>This solution only focuses on enhancement to EPS. The solution may combine with IMS optimization proposed by other solutions to support the IMS emergency call over NB-IoT via GEO.</w:t>
      </w:r>
    </w:p>
    <w:p w14:paraId="21899598" w14:textId="77777777" w:rsidR="0091704D" w:rsidRPr="0091704D" w:rsidRDefault="0091704D" w:rsidP="0091704D">
      <w:pPr>
        <w:rPr>
          <w:lang w:eastAsia="zh-CN"/>
        </w:rPr>
      </w:pPr>
    </w:p>
    <w:p w14:paraId="4883F5FC" w14:textId="5007CB6D" w:rsidR="00712A20" w:rsidRDefault="00712A20" w:rsidP="00712A20">
      <w:pPr>
        <w:pStyle w:val="3"/>
      </w:pPr>
      <w:r>
        <w:t>6.</w:t>
      </w:r>
      <w:r w:rsidRPr="00712A20">
        <w:t>x</w:t>
      </w:r>
      <w:r>
        <w:t>.</w:t>
      </w:r>
      <w:r w:rsidR="00311D10">
        <w:t>2</w:t>
      </w:r>
      <w:r>
        <w:tab/>
        <w:t>Description</w:t>
      </w:r>
    </w:p>
    <w:p w14:paraId="65F8B41B" w14:textId="544F4BBD" w:rsidR="00A43C23" w:rsidRPr="00A43C23" w:rsidRDefault="00A43C23" w:rsidP="00A43C23">
      <w:pPr>
        <w:rPr>
          <w:lang w:eastAsia="zh-CN"/>
        </w:rPr>
      </w:pPr>
      <w:r>
        <w:rPr>
          <w:lang w:eastAsia="zh-CN"/>
        </w:rPr>
        <w:t xml:space="preserve">This solution addresses </w:t>
      </w:r>
      <w:r>
        <w:rPr>
          <w:rFonts w:eastAsiaTheme="minorEastAsia"/>
          <w:lang w:eastAsia="zh-CN"/>
        </w:rPr>
        <w:t>KI#3 to support of IMS emergency call over NB-IoT NTN via GEO connecting to EPC.</w:t>
      </w:r>
    </w:p>
    <w:p w14:paraId="19635681" w14:textId="58773ACC" w:rsidR="00E87D95" w:rsidRDefault="00D9461F" w:rsidP="00DA02D6">
      <w:pPr>
        <w:rPr>
          <w:rFonts w:eastAsiaTheme="minorEastAsia"/>
          <w:lang w:val="en-US" w:eastAsia="zh-CN" w:bidi="ar"/>
        </w:rPr>
      </w:pPr>
      <w:r>
        <w:rPr>
          <w:rFonts w:eastAsiaTheme="minorEastAsia"/>
          <w:lang w:val="en-US" w:eastAsia="zh-CN" w:bidi="ar"/>
        </w:rPr>
        <w:t xml:space="preserve">As specified in TS 23.167, </w:t>
      </w:r>
      <w:r w:rsidR="00CF7895">
        <w:rPr>
          <w:rFonts w:eastAsiaTheme="minorEastAsia"/>
          <w:lang w:val="en-US" w:eastAsia="zh-CN" w:bidi="ar"/>
        </w:rPr>
        <w:t xml:space="preserve">the IMS emergency service </w:t>
      </w:r>
      <w:r w:rsidR="003F30B3">
        <w:rPr>
          <w:rFonts w:eastAsiaTheme="minorEastAsia"/>
          <w:lang w:val="en-US" w:eastAsia="zh-CN" w:bidi="ar"/>
        </w:rPr>
        <w:t>can be a</w:t>
      </w:r>
      <w:r w:rsidR="008939B7">
        <w:rPr>
          <w:rFonts w:eastAsiaTheme="minorEastAsia"/>
          <w:lang w:val="en-US" w:eastAsia="zh-CN" w:bidi="ar"/>
        </w:rPr>
        <w:t xml:space="preserve"> </w:t>
      </w:r>
      <w:r w:rsidR="00CF7895">
        <w:rPr>
          <w:rFonts w:eastAsiaTheme="minorEastAsia"/>
          <w:lang w:val="en-US" w:eastAsia="zh-CN" w:bidi="ar"/>
        </w:rPr>
        <w:t xml:space="preserve">UE </w:t>
      </w:r>
      <w:r w:rsidR="008939B7">
        <w:rPr>
          <w:rFonts w:eastAsiaTheme="minorEastAsia"/>
          <w:lang w:val="en-US" w:eastAsia="zh-CN" w:bidi="ar"/>
        </w:rPr>
        <w:t>D</w:t>
      </w:r>
      <w:r w:rsidR="00CF7895">
        <w:rPr>
          <w:rFonts w:eastAsiaTheme="minorEastAsia"/>
          <w:lang w:val="en-US" w:eastAsia="zh-CN" w:bidi="ar"/>
        </w:rPr>
        <w:t>etectable</w:t>
      </w:r>
      <w:r w:rsidR="008939B7">
        <w:rPr>
          <w:rFonts w:eastAsiaTheme="minorEastAsia"/>
          <w:lang w:val="en-US" w:eastAsia="zh-CN" w:bidi="ar"/>
        </w:rPr>
        <w:t xml:space="preserve"> Emergency Session</w:t>
      </w:r>
      <w:r w:rsidR="00CF7895">
        <w:rPr>
          <w:rFonts w:eastAsiaTheme="minorEastAsia"/>
          <w:lang w:val="en-US" w:eastAsia="zh-CN" w:bidi="ar"/>
        </w:rPr>
        <w:t xml:space="preserve"> </w:t>
      </w:r>
      <w:r w:rsidR="003F30B3">
        <w:rPr>
          <w:rFonts w:eastAsiaTheme="minorEastAsia"/>
          <w:lang w:val="en-US" w:eastAsia="zh-CN" w:bidi="ar"/>
        </w:rPr>
        <w:t>or a</w:t>
      </w:r>
      <w:r w:rsidR="00CF7895">
        <w:rPr>
          <w:rFonts w:eastAsiaTheme="minorEastAsia"/>
          <w:lang w:val="en-US" w:eastAsia="zh-CN" w:bidi="ar"/>
        </w:rPr>
        <w:t xml:space="preserve"> non-UE </w:t>
      </w:r>
      <w:r w:rsidR="008939B7">
        <w:rPr>
          <w:rFonts w:eastAsiaTheme="minorEastAsia"/>
          <w:lang w:val="en-US" w:eastAsia="zh-CN" w:bidi="ar"/>
        </w:rPr>
        <w:t>D</w:t>
      </w:r>
      <w:r w:rsidR="00CF7895">
        <w:rPr>
          <w:rFonts w:eastAsiaTheme="minorEastAsia"/>
          <w:lang w:val="en-US" w:eastAsia="zh-CN" w:bidi="ar"/>
        </w:rPr>
        <w:t xml:space="preserve">etectable </w:t>
      </w:r>
      <w:r w:rsidR="008939B7">
        <w:rPr>
          <w:rFonts w:eastAsiaTheme="minorEastAsia"/>
          <w:lang w:val="en-US" w:eastAsia="zh-CN" w:bidi="ar"/>
        </w:rPr>
        <w:t>E</w:t>
      </w:r>
      <w:r w:rsidR="00CF7895">
        <w:rPr>
          <w:rFonts w:eastAsiaTheme="minorEastAsia"/>
          <w:lang w:val="en-US" w:eastAsia="zh-CN" w:bidi="ar"/>
        </w:rPr>
        <w:t xml:space="preserve">mergency </w:t>
      </w:r>
      <w:r w:rsidR="008939B7">
        <w:rPr>
          <w:rFonts w:eastAsiaTheme="minorEastAsia"/>
          <w:lang w:val="en-US" w:eastAsia="zh-CN" w:bidi="ar"/>
        </w:rPr>
        <w:t>Session</w:t>
      </w:r>
      <w:r w:rsidR="00CF7895">
        <w:rPr>
          <w:rFonts w:eastAsiaTheme="minorEastAsia"/>
          <w:lang w:val="en-US" w:eastAsia="zh-CN" w:bidi="ar"/>
        </w:rPr>
        <w:t>.</w:t>
      </w:r>
    </w:p>
    <w:p w14:paraId="20B6C8A5" w14:textId="39CC5371" w:rsidR="008939B7" w:rsidRPr="008939B7" w:rsidRDefault="008939B7" w:rsidP="00DA02D6">
      <w:pPr>
        <w:rPr>
          <w:rFonts w:eastAsiaTheme="minorEastAsia"/>
          <w:b/>
          <w:bCs/>
          <w:u w:val="single"/>
          <w:lang w:val="en-US" w:eastAsia="zh-CN" w:bidi="ar"/>
        </w:rPr>
      </w:pPr>
      <w:r w:rsidRPr="008939B7">
        <w:rPr>
          <w:rFonts w:eastAsiaTheme="minorEastAsia" w:hint="eastAsia"/>
          <w:b/>
          <w:bCs/>
          <w:u w:val="single"/>
          <w:lang w:val="en-US" w:eastAsia="zh-CN" w:bidi="ar"/>
        </w:rPr>
        <w:t>U</w:t>
      </w:r>
      <w:r w:rsidRPr="008939B7">
        <w:rPr>
          <w:rFonts w:eastAsiaTheme="minorEastAsia"/>
          <w:b/>
          <w:bCs/>
          <w:u w:val="single"/>
          <w:lang w:val="en-US" w:eastAsia="zh-CN" w:bidi="ar"/>
        </w:rPr>
        <w:t xml:space="preserve">E </w:t>
      </w:r>
      <w:r>
        <w:rPr>
          <w:rFonts w:eastAsiaTheme="minorEastAsia"/>
          <w:b/>
          <w:bCs/>
          <w:u w:val="single"/>
          <w:lang w:val="en-US" w:eastAsia="zh-CN" w:bidi="ar"/>
        </w:rPr>
        <w:t>D</w:t>
      </w:r>
      <w:r w:rsidRPr="008939B7">
        <w:rPr>
          <w:rFonts w:eastAsiaTheme="minorEastAsia"/>
          <w:b/>
          <w:bCs/>
          <w:u w:val="single"/>
          <w:lang w:val="en-US" w:eastAsia="zh-CN" w:bidi="ar"/>
        </w:rPr>
        <w:t xml:space="preserve">etectable IMS emergency session </w:t>
      </w:r>
    </w:p>
    <w:p w14:paraId="660ABD29" w14:textId="02ADBB1C" w:rsidR="00606920" w:rsidRDefault="000954D0" w:rsidP="00DA02D6">
      <w:pPr>
        <w:rPr>
          <w:rFonts w:eastAsiaTheme="minorEastAsia"/>
          <w:lang w:val="en-US" w:eastAsia="zh-CN" w:bidi="ar"/>
        </w:rPr>
      </w:pPr>
      <w:r>
        <w:rPr>
          <w:rFonts w:eastAsiaTheme="minorEastAsia"/>
          <w:lang w:val="en-US" w:eastAsia="zh-CN" w:bidi="ar"/>
        </w:rPr>
        <w:t>T</w:t>
      </w:r>
      <w:r w:rsidR="00606920">
        <w:rPr>
          <w:rFonts w:eastAsiaTheme="minorEastAsia"/>
          <w:lang w:val="en-US" w:eastAsia="zh-CN" w:bidi="ar"/>
        </w:rPr>
        <w:t>he UE shall perform emergency attach</w:t>
      </w:r>
      <w:r w:rsidR="005D402E">
        <w:rPr>
          <w:rFonts w:eastAsiaTheme="minorEastAsia"/>
          <w:lang w:val="en-US" w:eastAsia="zh-CN" w:bidi="ar"/>
        </w:rPr>
        <w:t xml:space="preserve"> if not attached</w:t>
      </w:r>
      <w:r w:rsidR="00606920">
        <w:rPr>
          <w:rFonts w:eastAsiaTheme="minorEastAsia"/>
          <w:lang w:val="en-US" w:eastAsia="zh-CN" w:bidi="ar"/>
        </w:rPr>
        <w:t xml:space="preserve"> or </w:t>
      </w:r>
      <w:r w:rsidR="005D402E">
        <w:rPr>
          <w:rFonts w:eastAsiaTheme="minorEastAsia"/>
          <w:lang w:val="en-US" w:eastAsia="zh-CN" w:bidi="ar"/>
        </w:rPr>
        <w:t>request</w:t>
      </w:r>
      <w:r w:rsidR="00606920">
        <w:rPr>
          <w:rFonts w:eastAsiaTheme="minorEastAsia"/>
          <w:lang w:val="en-US" w:eastAsia="zh-CN" w:bidi="ar"/>
        </w:rPr>
        <w:t xml:space="preserve"> emergency PDN connection</w:t>
      </w:r>
      <w:r w:rsidR="005D402E">
        <w:rPr>
          <w:rFonts w:eastAsiaTheme="minorEastAsia"/>
          <w:lang w:val="en-US" w:eastAsia="zh-CN" w:bidi="ar"/>
        </w:rPr>
        <w:t xml:space="preserve"> if already normal attached</w:t>
      </w:r>
      <w:r w:rsidR="00606920">
        <w:rPr>
          <w:rFonts w:eastAsiaTheme="minorEastAsia"/>
          <w:lang w:val="en-US" w:eastAsia="zh-CN" w:bidi="ar"/>
        </w:rPr>
        <w:t xml:space="preserve">. </w:t>
      </w:r>
      <w:r w:rsidR="006F29B1">
        <w:rPr>
          <w:rFonts w:eastAsiaTheme="minorEastAsia"/>
          <w:lang w:val="en-US" w:eastAsia="zh-CN" w:bidi="ar"/>
        </w:rPr>
        <w:t xml:space="preserve">Then, the UE performs an IMS emergency registration using the emergency PDN connection before initiating a UE detectable IMS emergency session. </w:t>
      </w:r>
      <w:r>
        <w:rPr>
          <w:rFonts w:eastAsiaTheme="minorEastAsia"/>
          <w:lang w:val="en-US" w:eastAsia="zh-CN" w:bidi="ar"/>
        </w:rPr>
        <w:t xml:space="preserve">As </w:t>
      </w:r>
      <w:proofErr w:type="spellStart"/>
      <w:r>
        <w:rPr>
          <w:rFonts w:eastAsiaTheme="minorEastAsia"/>
          <w:lang w:val="en-US" w:eastAsia="zh-CN" w:bidi="ar"/>
        </w:rPr>
        <w:t>sepecified</w:t>
      </w:r>
      <w:proofErr w:type="spellEnd"/>
      <w:r>
        <w:rPr>
          <w:rFonts w:eastAsiaTheme="minorEastAsia"/>
          <w:lang w:val="en-US" w:eastAsia="zh-CN" w:bidi="ar"/>
        </w:rPr>
        <w:t xml:space="preserve"> in TS 23.401, t</w:t>
      </w:r>
      <w:r w:rsidR="00606920">
        <w:rPr>
          <w:rFonts w:eastAsiaTheme="minorEastAsia"/>
          <w:lang w:val="en-US" w:eastAsia="zh-CN" w:bidi="ar"/>
        </w:rPr>
        <w:t xml:space="preserve">o enable the </w:t>
      </w:r>
      <w:r w:rsidR="00DA7016">
        <w:rPr>
          <w:rFonts w:eastAsiaTheme="minorEastAsia"/>
          <w:lang w:val="en-US" w:eastAsia="zh-CN" w:bidi="ar"/>
        </w:rPr>
        <w:t xml:space="preserve">UE detected </w:t>
      </w:r>
      <w:r w:rsidR="00606920">
        <w:rPr>
          <w:rFonts w:eastAsiaTheme="minorEastAsia"/>
          <w:lang w:val="en-US" w:eastAsia="zh-CN" w:bidi="ar"/>
        </w:rPr>
        <w:t xml:space="preserve">IMS emergency </w:t>
      </w:r>
      <w:r w:rsidR="00042182">
        <w:rPr>
          <w:rFonts w:eastAsiaTheme="minorEastAsia"/>
          <w:lang w:val="en-US" w:eastAsia="zh-CN" w:bidi="ar"/>
        </w:rPr>
        <w:t>call</w:t>
      </w:r>
      <w:r w:rsidR="00606920">
        <w:rPr>
          <w:rFonts w:eastAsiaTheme="minorEastAsia"/>
          <w:lang w:val="en-US" w:eastAsia="zh-CN" w:bidi="ar"/>
        </w:rPr>
        <w:t xml:space="preserve"> over E-UTRAN, </w:t>
      </w:r>
      <w:r w:rsidR="006F29B1">
        <w:rPr>
          <w:rFonts w:eastAsiaTheme="minorEastAsia"/>
          <w:lang w:val="en-US" w:eastAsia="zh-CN" w:bidi="ar"/>
        </w:rPr>
        <w:t xml:space="preserve">the emergency bearer services are provided to support IMS emergency session. the PLMN supporting emergency bearer services sends an Emergency Service Support indication in the Attach or TAU procedure. </w:t>
      </w:r>
      <w:r w:rsidR="00DA7016">
        <w:rPr>
          <w:rFonts w:eastAsiaTheme="minorEastAsia"/>
          <w:lang w:val="en-US" w:eastAsia="zh-CN" w:bidi="ar"/>
        </w:rPr>
        <w:t>B</w:t>
      </w:r>
      <w:r w:rsidR="006F29B1">
        <w:rPr>
          <w:rFonts w:eastAsiaTheme="minorEastAsia"/>
          <w:lang w:val="en-US" w:eastAsia="zh-CN" w:bidi="ar"/>
        </w:rPr>
        <w:t>ased on the indication, the UE initiates emergency PDN connectivity procedure to establish the emergency bearer service.</w:t>
      </w:r>
    </w:p>
    <w:p w14:paraId="7F754AD7" w14:textId="798A5CDC" w:rsidR="006F29B1" w:rsidRDefault="006F29B1" w:rsidP="00DA02D6">
      <w:pPr>
        <w:rPr>
          <w:rFonts w:eastAsiaTheme="minorEastAsia"/>
          <w:lang w:val="en-US" w:eastAsia="zh-CN" w:bidi="ar"/>
        </w:rPr>
      </w:pPr>
      <w:r>
        <w:rPr>
          <w:rFonts w:eastAsiaTheme="minorEastAsia"/>
          <w:lang w:val="en-US" w:eastAsia="zh-CN" w:bidi="ar"/>
        </w:rPr>
        <w:t xml:space="preserve">However, supporting for emergency bearer services is not </w:t>
      </w:r>
      <w:r w:rsidR="00BD7107">
        <w:rPr>
          <w:rFonts w:eastAsiaTheme="minorEastAsia" w:hint="eastAsia"/>
          <w:lang w:val="en-US" w:eastAsia="zh-CN" w:bidi="ar"/>
        </w:rPr>
        <w:t>supported</w:t>
      </w:r>
      <w:r>
        <w:rPr>
          <w:rFonts w:eastAsiaTheme="minorEastAsia"/>
          <w:lang w:val="en-US" w:eastAsia="zh-CN" w:bidi="ar"/>
        </w:rPr>
        <w:t xml:space="preserve"> when the UE is using NB-IoT, and an NB-IoT cell shall not indicate support for emergency service in any broadcast information.</w:t>
      </w:r>
    </w:p>
    <w:p w14:paraId="2AA39989" w14:textId="72D3BAC8" w:rsidR="00606920" w:rsidRDefault="006F29B1" w:rsidP="00DA02D6">
      <w:pPr>
        <w:rPr>
          <w:rFonts w:eastAsiaTheme="minorEastAsia"/>
          <w:lang w:eastAsia="zh-CN"/>
        </w:rPr>
      </w:pPr>
      <w:r>
        <w:rPr>
          <w:rFonts w:eastAsiaTheme="minorEastAsia"/>
          <w:lang w:val="en-US" w:eastAsia="zh-CN" w:bidi="ar"/>
        </w:rPr>
        <w:t xml:space="preserve">The solution proposes to remove those restrictions mentioned above to achieve </w:t>
      </w:r>
      <w:r w:rsidR="00042182">
        <w:rPr>
          <w:rFonts w:eastAsiaTheme="minorEastAsia"/>
          <w:lang w:eastAsia="zh-CN"/>
        </w:rPr>
        <w:t xml:space="preserve">IMS emergency call over NB-IoT NTN via GEO connecting to EPC. The proposed enhancement on supporting multiple bearers for </w:t>
      </w:r>
      <w:r w:rsidR="00BD7107">
        <w:rPr>
          <w:rFonts w:eastAsiaTheme="minorEastAsia" w:hint="eastAsia"/>
          <w:lang w:eastAsia="zh-CN"/>
        </w:rPr>
        <w:t>n</w:t>
      </w:r>
      <w:r w:rsidR="00BD7107">
        <w:rPr>
          <w:rFonts w:eastAsiaTheme="minorEastAsia"/>
          <w:lang w:eastAsia="zh-CN"/>
        </w:rPr>
        <w:t xml:space="preserve">ormal </w:t>
      </w:r>
      <w:r w:rsidR="00042182">
        <w:rPr>
          <w:rFonts w:eastAsiaTheme="minorEastAsia"/>
          <w:lang w:eastAsia="zh-CN"/>
        </w:rPr>
        <w:t xml:space="preserve">IMS voice service also applies </w:t>
      </w:r>
      <w:r w:rsidR="00BD7107">
        <w:rPr>
          <w:rFonts w:eastAsiaTheme="minorEastAsia"/>
          <w:lang w:eastAsia="zh-CN"/>
        </w:rPr>
        <w:t>to</w:t>
      </w:r>
      <w:r w:rsidR="00042182">
        <w:rPr>
          <w:rFonts w:eastAsiaTheme="minorEastAsia"/>
          <w:lang w:eastAsia="zh-CN"/>
        </w:rPr>
        <w:t xml:space="preserve"> IMS emergency service. </w:t>
      </w:r>
    </w:p>
    <w:p w14:paraId="1227333E" w14:textId="2385FBC3" w:rsidR="00042182" w:rsidRPr="008939B7" w:rsidRDefault="008939B7" w:rsidP="00DA02D6">
      <w:pPr>
        <w:rPr>
          <w:rFonts w:eastAsiaTheme="minorEastAsia"/>
          <w:b/>
          <w:bCs/>
          <w:u w:val="single"/>
          <w:lang w:val="en-US" w:eastAsia="zh-CN" w:bidi="ar"/>
        </w:rPr>
      </w:pPr>
      <w:r w:rsidRPr="008939B7">
        <w:rPr>
          <w:rFonts w:eastAsiaTheme="minorEastAsia"/>
          <w:b/>
          <w:bCs/>
          <w:u w:val="single"/>
          <w:lang w:val="en-US" w:eastAsia="zh-CN" w:bidi="ar"/>
        </w:rPr>
        <w:t>Non-UE Detectable IMS emergency session</w:t>
      </w:r>
    </w:p>
    <w:p w14:paraId="45D4D3DB" w14:textId="2FDAAE7E" w:rsidR="00042182" w:rsidRDefault="00042182" w:rsidP="00DA02D6">
      <w:pPr>
        <w:rPr>
          <w:rFonts w:eastAsiaTheme="minorEastAsia"/>
          <w:lang w:eastAsia="zh-CN"/>
        </w:rPr>
      </w:pPr>
      <w:r>
        <w:rPr>
          <w:rFonts w:eastAsiaTheme="minorEastAsia"/>
          <w:lang w:eastAsia="zh-CN"/>
        </w:rPr>
        <w:t xml:space="preserve">For non-UE detectable IMS emergency services, the UE performs normal attach, establishes normal PDN connection for IMS service and performs normal IMS registration. When the P-CSCF detects a UE initiated IMS session is an emergency session, the following </w:t>
      </w:r>
      <w:r w:rsidR="000954D0">
        <w:rPr>
          <w:rFonts w:eastAsiaTheme="minorEastAsia"/>
          <w:lang w:eastAsia="zh-CN"/>
        </w:rPr>
        <w:t>handling</w:t>
      </w:r>
      <w:r>
        <w:rPr>
          <w:rFonts w:eastAsiaTheme="minorEastAsia"/>
          <w:lang w:eastAsia="zh-CN"/>
        </w:rPr>
        <w:t xml:space="preserve"> can be applied for the non-UE detectable emergency service:</w:t>
      </w:r>
    </w:p>
    <w:p w14:paraId="05868A51" w14:textId="01961139" w:rsidR="00003333" w:rsidRPr="00003333" w:rsidRDefault="00003333" w:rsidP="00003333">
      <w:pPr>
        <w:pStyle w:val="25"/>
        <w:spacing w:beforeLines="50" w:before="120" w:afterLines="50" w:after="120"/>
        <w:ind w:left="851" w:firstLineChars="0" w:hanging="420"/>
        <w:rPr>
          <w:rFonts w:ascii="Times New Roman" w:eastAsiaTheme="minorEastAsia" w:hAnsi="Times New Roman"/>
          <w:kern w:val="0"/>
          <w:sz w:val="20"/>
          <w:szCs w:val="20"/>
          <w:lang w:val="en-GB"/>
        </w:rPr>
      </w:pPr>
      <w:r>
        <w:rPr>
          <w:rFonts w:eastAsiaTheme="minorEastAsia"/>
        </w:rPr>
        <w:t>-</w:t>
      </w:r>
      <w:r>
        <w:rPr>
          <w:rFonts w:eastAsiaTheme="minorEastAsia"/>
        </w:rPr>
        <w:tab/>
      </w:r>
      <w:r w:rsidR="00042182" w:rsidRPr="00003333">
        <w:rPr>
          <w:rFonts w:ascii="Times New Roman" w:eastAsiaTheme="minorEastAsia" w:hAnsi="Times New Roman"/>
          <w:kern w:val="0"/>
          <w:sz w:val="20"/>
          <w:szCs w:val="20"/>
          <w:lang w:val="en-GB"/>
        </w:rPr>
        <w:t xml:space="preserve">The P-CSCF rejects the session </w:t>
      </w:r>
      <w:proofErr w:type="spellStart"/>
      <w:r w:rsidR="00042182" w:rsidRPr="00003333">
        <w:rPr>
          <w:rFonts w:ascii="Times New Roman" w:eastAsiaTheme="minorEastAsia" w:hAnsi="Times New Roman"/>
          <w:kern w:val="0"/>
          <w:sz w:val="20"/>
          <w:szCs w:val="20"/>
          <w:lang w:val="en-GB"/>
        </w:rPr>
        <w:t>initation</w:t>
      </w:r>
      <w:proofErr w:type="spellEnd"/>
      <w:r w:rsidR="00042182" w:rsidRPr="00003333">
        <w:rPr>
          <w:rFonts w:ascii="Times New Roman" w:eastAsiaTheme="minorEastAsia" w:hAnsi="Times New Roman"/>
          <w:kern w:val="0"/>
          <w:sz w:val="20"/>
          <w:szCs w:val="20"/>
          <w:lang w:val="en-GB"/>
        </w:rPr>
        <w:t xml:space="preserve"> request</w:t>
      </w:r>
      <w:r w:rsidRPr="00003333">
        <w:rPr>
          <w:rFonts w:ascii="Times New Roman" w:eastAsiaTheme="minorEastAsia" w:hAnsi="Times New Roman"/>
          <w:kern w:val="0"/>
          <w:sz w:val="20"/>
          <w:szCs w:val="20"/>
          <w:lang w:val="en-GB"/>
        </w:rPr>
        <w:t xml:space="preserve"> to the UE with an indication that this is an emergency session, then the UE re</w:t>
      </w:r>
      <w:r w:rsidR="000954D0">
        <w:rPr>
          <w:rFonts w:ascii="Times New Roman" w:eastAsiaTheme="minorEastAsia" w:hAnsi="Times New Roman"/>
          <w:kern w:val="0"/>
          <w:sz w:val="20"/>
          <w:szCs w:val="20"/>
          <w:lang w:val="en-GB"/>
        </w:rPr>
        <w:t>-</w:t>
      </w:r>
      <w:r w:rsidRPr="00003333">
        <w:rPr>
          <w:rFonts w:ascii="Times New Roman" w:eastAsiaTheme="minorEastAsia" w:hAnsi="Times New Roman"/>
          <w:kern w:val="0"/>
          <w:sz w:val="20"/>
          <w:szCs w:val="20"/>
          <w:lang w:val="en-GB"/>
        </w:rPr>
        <w:t>init</w:t>
      </w:r>
      <w:r w:rsidR="000954D0">
        <w:rPr>
          <w:rFonts w:ascii="Times New Roman" w:eastAsiaTheme="minorEastAsia" w:hAnsi="Times New Roman"/>
          <w:kern w:val="0"/>
          <w:sz w:val="20"/>
          <w:szCs w:val="20"/>
          <w:lang w:val="en-GB"/>
        </w:rPr>
        <w:t>i</w:t>
      </w:r>
      <w:r w:rsidRPr="00003333">
        <w:rPr>
          <w:rFonts w:ascii="Times New Roman" w:eastAsiaTheme="minorEastAsia" w:hAnsi="Times New Roman"/>
          <w:kern w:val="0"/>
          <w:sz w:val="20"/>
          <w:szCs w:val="20"/>
          <w:lang w:val="en-GB"/>
        </w:rPr>
        <w:t>ates a detectable emergency session; or</w:t>
      </w:r>
    </w:p>
    <w:p w14:paraId="12687289" w14:textId="5FEE96C6" w:rsidR="00003333" w:rsidRPr="00003333" w:rsidRDefault="00003333" w:rsidP="00003333">
      <w:pPr>
        <w:pStyle w:val="25"/>
        <w:spacing w:beforeLines="50" w:before="120" w:afterLines="50" w:after="120"/>
        <w:ind w:left="851" w:firstLineChars="0" w:hanging="420"/>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w:t>
      </w:r>
      <w:r>
        <w:rPr>
          <w:rFonts w:ascii="Times New Roman" w:eastAsiaTheme="minorEastAsia" w:hAnsi="Times New Roman"/>
          <w:kern w:val="0"/>
          <w:sz w:val="20"/>
          <w:szCs w:val="20"/>
          <w:lang w:val="en-GB"/>
        </w:rPr>
        <w:tab/>
      </w:r>
      <w:r w:rsidRPr="00003333">
        <w:rPr>
          <w:rFonts w:ascii="Times New Roman" w:eastAsiaTheme="minorEastAsia" w:hAnsi="Times New Roman"/>
          <w:kern w:val="0"/>
          <w:sz w:val="20"/>
          <w:szCs w:val="20"/>
          <w:lang w:val="en-GB"/>
        </w:rPr>
        <w:t xml:space="preserve">The P-CSCF allows the session </w:t>
      </w:r>
      <w:proofErr w:type="spellStart"/>
      <w:r w:rsidRPr="00003333">
        <w:rPr>
          <w:rFonts w:ascii="Times New Roman" w:eastAsiaTheme="minorEastAsia" w:hAnsi="Times New Roman"/>
          <w:kern w:val="0"/>
          <w:sz w:val="20"/>
          <w:szCs w:val="20"/>
          <w:lang w:val="en-GB"/>
        </w:rPr>
        <w:t>nitiation</w:t>
      </w:r>
      <w:proofErr w:type="spellEnd"/>
      <w:r w:rsidRPr="00003333">
        <w:rPr>
          <w:rFonts w:ascii="Times New Roman" w:eastAsiaTheme="minorEastAsia" w:hAnsi="Times New Roman"/>
          <w:kern w:val="0"/>
          <w:sz w:val="20"/>
          <w:szCs w:val="20"/>
          <w:lang w:val="en-GB"/>
        </w:rPr>
        <w:t xml:space="preserve"> request to continue and the E-CSCF informs the UE that it is an IMS emergency session. Such an emergency session will use a normal IMS PDN connection.</w:t>
      </w:r>
    </w:p>
    <w:p w14:paraId="75C1706F" w14:textId="1726DB0D" w:rsidR="00042182" w:rsidRPr="00933A9A" w:rsidRDefault="00003333" w:rsidP="00DA02D6">
      <w:pPr>
        <w:rPr>
          <w:rFonts w:eastAsiaTheme="minorEastAsia"/>
          <w:lang w:val="en-US" w:eastAsia="zh-CN" w:bidi="ar"/>
        </w:rPr>
      </w:pPr>
      <w:r>
        <w:rPr>
          <w:rFonts w:eastAsiaTheme="minorEastAsia"/>
          <w:lang w:eastAsia="zh-CN"/>
        </w:rPr>
        <w:t xml:space="preserve">Considering the rejection </w:t>
      </w:r>
      <w:r w:rsidR="000954D0">
        <w:rPr>
          <w:rFonts w:eastAsiaTheme="minorEastAsia"/>
          <w:lang w:eastAsia="zh-CN"/>
        </w:rPr>
        <w:t xml:space="preserve">sending </w:t>
      </w:r>
      <w:r>
        <w:rPr>
          <w:rFonts w:eastAsiaTheme="minorEastAsia"/>
          <w:lang w:eastAsia="zh-CN"/>
        </w:rPr>
        <w:t xml:space="preserve">to UE and subsequently followed by a UE detectable emergency session initiation will cause </w:t>
      </w:r>
      <w:r w:rsidR="000954D0">
        <w:rPr>
          <w:rFonts w:eastAsiaTheme="minorEastAsia"/>
          <w:lang w:eastAsia="zh-CN"/>
        </w:rPr>
        <w:t>larger</w:t>
      </w:r>
      <w:r>
        <w:rPr>
          <w:rFonts w:eastAsiaTheme="minorEastAsia"/>
          <w:lang w:eastAsia="zh-CN"/>
        </w:rPr>
        <w:t xml:space="preserve"> delay when</w:t>
      </w:r>
      <w:r w:rsidR="00042182">
        <w:rPr>
          <w:rFonts w:eastAsiaTheme="minorEastAsia"/>
          <w:lang w:eastAsia="zh-CN"/>
        </w:rPr>
        <w:t xml:space="preserve"> </w:t>
      </w:r>
      <w:r>
        <w:rPr>
          <w:rFonts w:eastAsiaTheme="minorEastAsia"/>
          <w:lang w:eastAsia="zh-CN"/>
        </w:rPr>
        <w:t xml:space="preserve">UE using NB-IoT via GEO, </w:t>
      </w:r>
      <w:r w:rsidR="00600AB6">
        <w:rPr>
          <w:rFonts w:eastAsiaTheme="minorEastAsia"/>
          <w:lang w:eastAsia="zh-CN"/>
        </w:rPr>
        <w:t xml:space="preserve">continuing </w:t>
      </w:r>
      <w:r>
        <w:rPr>
          <w:rFonts w:eastAsiaTheme="minorEastAsia"/>
          <w:lang w:eastAsia="zh-CN"/>
        </w:rPr>
        <w:t>the non-UE detectable emergency session over the normal IMS PDN connection</w:t>
      </w:r>
      <w:r w:rsidR="008939B7">
        <w:rPr>
          <w:rFonts w:eastAsiaTheme="minorEastAsia"/>
          <w:lang w:eastAsia="zh-CN"/>
        </w:rPr>
        <w:t xml:space="preserve"> </w:t>
      </w:r>
      <w:r w:rsidR="00600AB6">
        <w:rPr>
          <w:rFonts w:eastAsiaTheme="minorEastAsia"/>
          <w:lang w:eastAsia="zh-CN"/>
        </w:rPr>
        <w:t>is recommended in the case of UE</w:t>
      </w:r>
      <w:r w:rsidR="008939B7">
        <w:rPr>
          <w:rFonts w:eastAsiaTheme="minorEastAsia"/>
          <w:lang w:eastAsia="zh-CN"/>
        </w:rPr>
        <w:t xml:space="preserve"> using the NB-IoT via GEO satellite access.</w:t>
      </w:r>
    </w:p>
    <w:p w14:paraId="0978FB4C" w14:textId="587DB007" w:rsidR="00712A20" w:rsidRDefault="00712A20" w:rsidP="00712A20">
      <w:pPr>
        <w:pStyle w:val="3"/>
      </w:pPr>
      <w:r>
        <w:lastRenderedPageBreak/>
        <w:t>6.</w:t>
      </w:r>
      <w:r w:rsidRPr="00712A20">
        <w:t>x</w:t>
      </w:r>
      <w:r>
        <w:t>.</w:t>
      </w:r>
      <w:r w:rsidR="00311D10">
        <w:t>3</w:t>
      </w:r>
      <w:r>
        <w:tab/>
        <w:t>Procedures</w:t>
      </w:r>
    </w:p>
    <w:p w14:paraId="47305E02" w14:textId="15AEB67B" w:rsidR="00020540" w:rsidRPr="00A213E6" w:rsidRDefault="00A213E6" w:rsidP="00A213E6">
      <w:pPr>
        <w:pStyle w:val="4"/>
        <w:overflowPunct w:val="0"/>
        <w:autoSpaceDE w:val="0"/>
        <w:autoSpaceDN w:val="0"/>
        <w:adjustRightInd w:val="0"/>
        <w:textAlignment w:val="baseline"/>
        <w:rPr>
          <w:rFonts w:eastAsiaTheme="minorEastAsia"/>
          <w:lang w:eastAsia="en-GB"/>
        </w:rPr>
      </w:pPr>
      <w:r w:rsidRPr="00A213E6">
        <w:rPr>
          <w:rFonts w:eastAsiaTheme="minorEastAsia" w:hint="eastAsia"/>
          <w:lang w:eastAsia="en-GB"/>
        </w:rPr>
        <w:t>6</w:t>
      </w:r>
      <w:r w:rsidRPr="00A213E6">
        <w:rPr>
          <w:rFonts w:eastAsiaTheme="minorEastAsia"/>
          <w:lang w:eastAsia="en-GB"/>
        </w:rPr>
        <w:t>.x.</w:t>
      </w:r>
      <w:r w:rsidR="00311D10">
        <w:rPr>
          <w:rFonts w:eastAsiaTheme="minorEastAsia"/>
          <w:lang w:eastAsia="en-GB"/>
        </w:rPr>
        <w:t>3</w:t>
      </w:r>
      <w:r w:rsidRPr="00A213E6">
        <w:rPr>
          <w:rFonts w:eastAsiaTheme="minorEastAsia"/>
          <w:lang w:eastAsia="en-GB"/>
        </w:rPr>
        <w:t>.1</w:t>
      </w:r>
      <w:r>
        <w:rPr>
          <w:rFonts w:eastAsiaTheme="minorEastAsia"/>
          <w:lang w:eastAsia="en-GB"/>
        </w:rPr>
        <w:tab/>
        <w:t>UE detectable IMS emergency session</w:t>
      </w:r>
    </w:p>
    <w:p w14:paraId="5266D643" w14:textId="2899E2ED" w:rsidR="00EF6057" w:rsidRDefault="00BF060C" w:rsidP="00BF060C">
      <w:pPr>
        <w:jc w:val="center"/>
        <w:rPr>
          <w:rFonts w:eastAsia="Malgun Gothic"/>
          <w:lang w:val="en-US" w:eastAsia="ko-KR" w:bidi="ar"/>
        </w:rPr>
      </w:pPr>
      <w:r>
        <w:object w:dxaOrig="13531" w:dyaOrig="5266" w14:anchorId="3786B1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5pt;height:173.55pt" o:ole="">
            <v:imagedata r:id="rId7" o:title=""/>
          </v:shape>
          <o:OLEObject Type="Embed" ProgID="Visio.Drawing.15" ShapeID="_x0000_i1025" DrawAspect="Content" ObjectID="_1808335345" r:id="rId8"/>
        </w:object>
      </w:r>
    </w:p>
    <w:p w14:paraId="4A7B9424" w14:textId="64E7494D" w:rsidR="00EF6057" w:rsidRPr="00C95775" w:rsidRDefault="00EF6057" w:rsidP="00C95775">
      <w:pPr>
        <w:pStyle w:val="TF"/>
        <w:overflowPunct w:val="0"/>
        <w:autoSpaceDE w:val="0"/>
        <w:autoSpaceDN w:val="0"/>
        <w:adjustRightInd w:val="0"/>
        <w:textAlignment w:val="baseline"/>
        <w:rPr>
          <w:rFonts w:eastAsia="Times New Roman"/>
          <w:lang w:eastAsia="en-GB"/>
        </w:rPr>
      </w:pPr>
      <w:r w:rsidRPr="00C95775">
        <w:rPr>
          <w:rFonts w:eastAsia="Times New Roman"/>
          <w:lang w:eastAsia="en-GB"/>
        </w:rPr>
        <w:t>Figure 6.x.</w:t>
      </w:r>
      <w:r w:rsidR="00311D10">
        <w:rPr>
          <w:rFonts w:eastAsia="Times New Roman"/>
          <w:lang w:eastAsia="en-GB"/>
        </w:rPr>
        <w:t>3</w:t>
      </w:r>
      <w:r w:rsidRPr="00C95775">
        <w:rPr>
          <w:rFonts w:eastAsia="Times New Roman"/>
          <w:lang w:eastAsia="en-GB"/>
        </w:rPr>
        <w:t>.1</w:t>
      </w:r>
      <w:r w:rsidR="00A213E6">
        <w:rPr>
          <w:rFonts w:eastAsia="Times New Roman"/>
          <w:lang w:eastAsia="en-GB"/>
        </w:rPr>
        <w:t>-1</w:t>
      </w:r>
      <w:r w:rsidRPr="00C95775">
        <w:rPr>
          <w:rFonts w:eastAsia="Times New Roman"/>
          <w:lang w:eastAsia="en-GB"/>
        </w:rPr>
        <w:t xml:space="preserve">: </w:t>
      </w:r>
      <w:r w:rsidR="00600AB6">
        <w:rPr>
          <w:rFonts w:eastAsia="Times New Roman"/>
          <w:lang w:eastAsia="en-GB"/>
        </w:rPr>
        <w:t>UE Detectable IMS Emergency session</w:t>
      </w:r>
    </w:p>
    <w:p w14:paraId="05FFBC25" w14:textId="7514D42F" w:rsidR="009674EE" w:rsidRDefault="009674EE" w:rsidP="009674EE">
      <w:pPr>
        <w:numPr>
          <w:ilvl w:val="0"/>
          <w:numId w:val="4"/>
        </w:numPr>
        <w:ind w:left="284" w:hangingChars="142" w:hanging="284"/>
        <w:rPr>
          <w:rFonts w:eastAsiaTheme="minorEastAsia"/>
          <w:lang w:val="en-US" w:eastAsia="zh-CN" w:bidi="ar"/>
        </w:rPr>
      </w:pPr>
      <w:r w:rsidRPr="009674EE">
        <w:rPr>
          <w:rFonts w:eastAsiaTheme="minorEastAsia"/>
          <w:lang w:val="en-US" w:eastAsia="zh-CN" w:bidi="ar"/>
        </w:rPr>
        <w:t>A GEO satellite of a NB-IoT access may broadcast its support of IMS emergency call over NB-IoT. This may help UE to determine whether camp on the cell.</w:t>
      </w:r>
    </w:p>
    <w:p w14:paraId="3B1CF99F" w14:textId="2CDDBDFA" w:rsidR="009674EE" w:rsidRDefault="009674EE" w:rsidP="009674EE">
      <w:pPr>
        <w:numPr>
          <w:ilvl w:val="0"/>
          <w:numId w:val="4"/>
        </w:numPr>
        <w:ind w:left="284" w:hangingChars="142" w:hanging="284"/>
        <w:rPr>
          <w:rFonts w:eastAsiaTheme="minorEastAsia"/>
          <w:lang w:val="en-US" w:eastAsia="zh-CN" w:bidi="ar"/>
        </w:rPr>
      </w:pPr>
      <w:r>
        <w:rPr>
          <w:rFonts w:eastAsiaTheme="minorEastAsia"/>
          <w:lang w:val="en-US" w:eastAsia="zh-CN" w:bidi="ar"/>
        </w:rPr>
        <w:t>The UE initiates the Attach procedure by transmission of an Attach Request to the MME.</w:t>
      </w:r>
    </w:p>
    <w:p w14:paraId="74DBE8F7" w14:textId="1CB00E53" w:rsidR="00AA34D5" w:rsidRDefault="00D5362D" w:rsidP="00A213E6">
      <w:pPr>
        <w:numPr>
          <w:ilvl w:val="0"/>
          <w:numId w:val="4"/>
        </w:numPr>
        <w:ind w:left="284" w:hangingChars="142" w:hanging="284"/>
        <w:rPr>
          <w:rFonts w:eastAsiaTheme="minorEastAsia"/>
          <w:lang w:val="en-US" w:eastAsia="zh-CN" w:bidi="ar"/>
        </w:rPr>
      </w:pPr>
      <w:r>
        <w:rPr>
          <w:rFonts w:eastAsiaTheme="minorEastAsia"/>
          <w:lang w:val="en-US" w:eastAsia="zh-CN" w:bidi="ar"/>
        </w:rPr>
        <w:t>The MME sends an Attach Accept message to the UE including the Emergency Service Support indication. The indication informs the UE that Emergency bearer services are supported, i.e. the UE is allowed to request PDN connectivity for IMS emergency service when the UE is using NB-IoT via GEO satellite.</w:t>
      </w:r>
    </w:p>
    <w:p w14:paraId="292252F5" w14:textId="61E2A3C4" w:rsidR="00D5362D" w:rsidRPr="00D5362D" w:rsidRDefault="00D5362D" w:rsidP="00A213E6">
      <w:pPr>
        <w:numPr>
          <w:ilvl w:val="0"/>
          <w:numId w:val="4"/>
        </w:numPr>
        <w:ind w:left="284" w:hangingChars="142" w:hanging="284"/>
        <w:rPr>
          <w:rFonts w:eastAsiaTheme="minorEastAsia"/>
          <w:lang w:eastAsia="en-GB"/>
        </w:rPr>
      </w:pPr>
      <w:r>
        <w:rPr>
          <w:rFonts w:eastAsiaTheme="minorEastAsia"/>
          <w:lang w:val="en-US" w:eastAsia="zh-CN" w:bidi="ar"/>
        </w:rPr>
        <w:t xml:space="preserve">Based on indication, the UE initiates a PDN Connectivity Request (Request Type, APN) to the MME. The Request Type sets </w:t>
      </w:r>
      <w:r w:rsidRPr="00644018">
        <w:t>"</w:t>
      </w:r>
      <w:r w:rsidRPr="00D5362D">
        <w:rPr>
          <w:rFonts w:eastAsiaTheme="minorEastAsia"/>
          <w:lang w:eastAsia="en-GB"/>
        </w:rPr>
        <w:t>Emergency</w:t>
      </w:r>
      <w:r w:rsidRPr="00644018">
        <w:t>"</w:t>
      </w:r>
      <w:r>
        <w:t xml:space="preserve"> indicating the request PDN </w:t>
      </w:r>
      <w:proofErr w:type="spellStart"/>
      <w:r>
        <w:t>connenction</w:t>
      </w:r>
      <w:proofErr w:type="spellEnd"/>
      <w:r>
        <w:t xml:space="preserve"> is for emergency service. The APN is an Emergency APN.</w:t>
      </w:r>
    </w:p>
    <w:p w14:paraId="4EB1700B" w14:textId="46EC4E78" w:rsidR="00D5362D" w:rsidRPr="0070678F" w:rsidRDefault="0070678F" w:rsidP="00A213E6">
      <w:pPr>
        <w:numPr>
          <w:ilvl w:val="0"/>
          <w:numId w:val="4"/>
        </w:numPr>
        <w:ind w:left="284" w:hangingChars="142" w:hanging="284"/>
        <w:rPr>
          <w:rFonts w:eastAsiaTheme="minorEastAsia"/>
          <w:lang w:eastAsia="en-GB"/>
        </w:rPr>
      </w:pPr>
      <w:r>
        <w:t>T</w:t>
      </w:r>
      <w:r w:rsidR="00D5362D" w:rsidRPr="00644018">
        <w:t xml:space="preserve">he MME </w:t>
      </w:r>
      <w:r>
        <w:t xml:space="preserve">allows the emergency PDN connection establishment according to the Emergency Configuration Data, and </w:t>
      </w:r>
      <w:r w:rsidR="00D5362D" w:rsidRPr="00644018">
        <w:t xml:space="preserve">derives a PDN GW </w:t>
      </w:r>
      <w:r>
        <w:t>for the Emergency PDN connection.</w:t>
      </w:r>
    </w:p>
    <w:p w14:paraId="728B2968" w14:textId="0D0BD391" w:rsidR="0070678F" w:rsidRDefault="00A213E6" w:rsidP="00A213E6">
      <w:pPr>
        <w:numPr>
          <w:ilvl w:val="0"/>
          <w:numId w:val="4"/>
        </w:numPr>
        <w:ind w:left="284" w:hangingChars="142" w:hanging="284"/>
        <w:rPr>
          <w:rFonts w:eastAsiaTheme="minorEastAsia"/>
          <w:lang w:eastAsia="en-GB"/>
        </w:rPr>
      </w:pPr>
      <w:r>
        <w:rPr>
          <w:rFonts w:eastAsiaTheme="minorEastAsia"/>
          <w:lang w:eastAsia="zh-CN"/>
        </w:rPr>
        <w:t>The MME sends Create Session request to S-GW/P-GW for the bearer establishment for the emergency PDN connection.</w:t>
      </w:r>
    </w:p>
    <w:p w14:paraId="19C0209E" w14:textId="593F8DE0" w:rsidR="00A213E6" w:rsidRDefault="00A213E6" w:rsidP="00A213E6">
      <w:pPr>
        <w:numPr>
          <w:ilvl w:val="0"/>
          <w:numId w:val="4"/>
        </w:numPr>
        <w:ind w:left="284" w:hangingChars="142" w:hanging="284"/>
        <w:rPr>
          <w:rFonts w:eastAsiaTheme="minorEastAsia"/>
          <w:lang w:eastAsia="en-GB"/>
        </w:rPr>
      </w:pPr>
      <w:r>
        <w:rPr>
          <w:rFonts w:eastAsiaTheme="minorEastAsia" w:hint="eastAsia"/>
          <w:lang w:eastAsia="zh-CN"/>
        </w:rPr>
        <w:t>M</w:t>
      </w:r>
      <w:r>
        <w:rPr>
          <w:rFonts w:eastAsiaTheme="minorEastAsia"/>
          <w:lang w:eastAsia="zh-CN"/>
        </w:rPr>
        <w:t>ME sends PDN connectivity accept to the UE.</w:t>
      </w:r>
    </w:p>
    <w:p w14:paraId="1D0489B2" w14:textId="0A472ABA" w:rsidR="00A213E6" w:rsidRPr="00A213E6" w:rsidRDefault="00A213E6" w:rsidP="005235D1">
      <w:pPr>
        <w:numPr>
          <w:ilvl w:val="0"/>
          <w:numId w:val="4"/>
        </w:numPr>
        <w:ind w:left="284" w:hangingChars="142" w:hanging="284"/>
        <w:rPr>
          <w:rFonts w:eastAsia="等线"/>
          <w:lang w:val="en-US"/>
        </w:rPr>
      </w:pPr>
      <w:r w:rsidRPr="00A213E6">
        <w:rPr>
          <w:rFonts w:eastAsiaTheme="minorEastAsia"/>
          <w:lang w:eastAsia="zh-CN"/>
        </w:rPr>
        <w:t>The UE can initiate the IMS emergency registration and a detectable IMS emergency call via the emergency PDN connection.</w:t>
      </w:r>
    </w:p>
    <w:p w14:paraId="3DC0E569" w14:textId="6ACC5783" w:rsidR="00D60140" w:rsidRPr="00A213E6" w:rsidRDefault="00A213E6" w:rsidP="00A213E6">
      <w:pPr>
        <w:pStyle w:val="EditorsNote"/>
        <w:rPr>
          <w:rFonts w:eastAsia="等线"/>
          <w:lang w:val="en-US"/>
        </w:rPr>
      </w:pPr>
      <w:r w:rsidRPr="008965D9">
        <w:rPr>
          <w:rFonts w:eastAsia="等线"/>
          <w:lang w:val="en-US"/>
        </w:rPr>
        <w:t>Editor’s note:</w:t>
      </w:r>
      <w:r w:rsidRPr="008965D9">
        <w:rPr>
          <w:rFonts w:eastAsia="等线"/>
          <w:lang w:val="en-US"/>
        </w:rPr>
        <w:tab/>
        <w:t xml:space="preserve">Whether </w:t>
      </w:r>
      <w:r>
        <w:rPr>
          <w:rFonts w:eastAsia="等线"/>
          <w:lang w:val="en-US"/>
        </w:rPr>
        <w:t>IMS registration and IMS call setup for the emergency call over NB-IoT via GEO satellite</w:t>
      </w:r>
      <w:r w:rsidR="00BD7107">
        <w:rPr>
          <w:rFonts w:eastAsia="等线"/>
          <w:lang w:val="en-US"/>
        </w:rPr>
        <w:t xml:space="preserve"> needs to optimize</w:t>
      </w:r>
      <w:r w:rsidRPr="008965D9">
        <w:rPr>
          <w:rFonts w:eastAsia="等线"/>
          <w:lang w:val="en-US"/>
        </w:rPr>
        <w:t xml:space="preserve"> is FFS.</w:t>
      </w:r>
    </w:p>
    <w:p w14:paraId="4EB74671" w14:textId="05762B60" w:rsidR="00A213E6" w:rsidRPr="00A213E6" w:rsidRDefault="00A213E6" w:rsidP="00A213E6">
      <w:pPr>
        <w:pStyle w:val="4"/>
        <w:overflowPunct w:val="0"/>
        <w:autoSpaceDE w:val="0"/>
        <w:autoSpaceDN w:val="0"/>
        <w:adjustRightInd w:val="0"/>
        <w:textAlignment w:val="baseline"/>
        <w:rPr>
          <w:rFonts w:eastAsiaTheme="minorEastAsia"/>
          <w:lang w:eastAsia="en-GB"/>
        </w:rPr>
      </w:pPr>
      <w:r w:rsidRPr="00A213E6">
        <w:rPr>
          <w:rFonts w:eastAsiaTheme="minorEastAsia" w:hint="eastAsia"/>
          <w:lang w:eastAsia="en-GB"/>
        </w:rPr>
        <w:t>6</w:t>
      </w:r>
      <w:r w:rsidRPr="00A213E6">
        <w:rPr>
          <w:rFonts w:eastAsiaTheme="minorEastAsia"/>
          <w:lang w:eastAsia="en-GB"/>
        </w:rPr>
        <w:t>.x.</w:t>
      </w:r>
      <w:r w:rsidR="00311D10">
        <w:rPr>
          <w:rFonts w:eastAsiaTheme="minorEastAsia"/>
          <w:lang w:eastAsia="en-GB"/>
        </w:rPr>
        <w:t>3</w:t>
      </w:r>
      <w:r w:rsidRPr="00A213E6">
        <w:rPr>
          <w:rFonts w:eastAsiaTheme="minorEastAsia"/>
          <w:lang w:eastAsia="en-GB"/>
        </w:rPr>
        <w:t>.</w:t>
      </w:r>
      <w:r>
        <w:rPr>
          <w:rFonts w:eastAsiaTheme="minorEastAsia"/>
          <w:lang w:eastAsia="en-GB"/>
        </w:rPr>
        <w:t>2</w:t>
      </w:r>
      <w:r>
        <w:rPr>
          <w:rFonts w:eastAsiaTheme="minorEastAsia"/>
          <w:lang w:eastAsia="en-GB"/>
        </w:rPr>
        <w:tab/>
        <w:t>non-UE detectable IMS emergency session</w:t>
      </w:r>
    </w:p>
    <w:p w14:paraId="6418476C" w14:textId="41D7AA60" w:rsidR="00D60140" w:rsidRDefault="00A213E6" w:rsidP="00712A20">
      <w:pPr>
        <w:rPr>
          <w:rFonts w:eastAsiaTheme="minorEastAsia"/>
          <w:lang w:eastAsia="zh-CN"/>
        </w:rPr>
      </w:pPr>
      <w:r>
        <w:rPr>
          <w:rFonts w:eastAsiaTheme="minorEastAsia"/>
          <w:lang w:eastAsia="zh-CN"/>
        </w:rPr>
        <w:t xml:space="preserve">For non-UE detectable IMS emergency session, procedures of the UE normal attachment, PDN connectivity establishment for the IMS service, normal IMS registration can be reused. </w:t>
      </w:r>
      <w:r w:rsidR="00176E40">
        <w:rPr>
          <w:rFonts w:eastAsiaTheme="minorEastAsia"/>
          <w:lang w:eastAsia="zh-CN"/>
        </w:rPr>
        <w:t>The non-UE detectable IMS emergency session establishment is the same as the procedure defined in clause 7.1.2 of TS 23.167 with the addition that:</w:t>
      </w:r>
    </w:p>
    <w:p w14:paraId="09B0029D" w14:textId="2BB915DC" w:rsidR="00176E40" w:rsidRPr="00A213E6" w:rsidRDefault="00176E40" w:rsidP="00712A20">
      <w:pPr>
        <w:rPr>
          <w:rFonts w:eastAsiaTheme="minorEastAsia"/>
          <w:lang w:eastAsia="zh-CN" w:bidi="ar"/>
        </w:rPr>
      </w:pPr>
      <w:r>
        <w:rPr>
          <w:rFonts w:eastAsiaTheme="minorEastAsia"/>
          <w:lang w:eastAsia="zh-CN"/>
        </w:rPr>
        <w:t xml:space="preserve">In the case that the P-CSCF detects that this is a request to establish an emergency session, when the P-CSCF knows that the emergency session is over NB-IoT via GEO satellite, the P-CSCF determines to continue the session over the normal IMS PDN connection instead of sending a rejection to the UE. </w:t>
      </w:r>
      <w:r w:rsidR="00A43C23">
        <w:rPr>
          <w:rFonts w:eastAsiaTheme="minorEastAsia"/>
          <w:lang w:eastAsia="zh-CN"/>
        </w:rPr>
        <w:t xml:space="preserve">This can be treated as an optimization for the non-UE detectable IMS emergency session over the NB-IoT via GEO to avoid additional large delay caused by session rejection and </w:t>
      </w:r>
      <w:proofErr w:type="spellStart"/>
      <w:r w:rsidR="00A43C23">
        <w:rPr>
          <w:rFonts w:eastAsiaTheme="minorEastAsia"/>
          <w:lang w:eastAsia="zh-CN"/>
        </w:rPr>
        <w:t>reiniation</w:t>
      </w:r>
      <w:proofErr w:type="spellEnd"/>
      <w:r w:rsidR="00A43C23">
        <w:rPr>
          <w:rFonts w:eastAsiaTheme="minorEastAsia"/>
          <w:lang w:eastAsia="zh-CN"/>
        </w:rPr>
        <w:t>.</w:t>
      </w:r>
    </w:p>
    <w:p w14:paraId="19543CD0" w14:textId="77777777" w:rsidR="00A213E6" w:rsidRPr="003460F5" w:rsidRDefault="00A213E6" w:rsidP="00712A20">
      <w:pPr>
        <w:rPr>
          <w:rFonts w:eastAsiaTheme="minorEastAsia"/>
          <w:lang w:eastAsia="zh-CN" w:bidi="ar"/>
        </w:rPr>
      </w:pPr>
    </w:p>
    <w:p w14:paraId="0E0C1FCB" w14:textId="12E1F038" w:rsidR="00712A20" w:rsidRDefault="00712A20" w:rsidP="00712A20">
      <w:pPr>
        <w:pStyle w:val="3"/>
      </w:pPr>
      <w:r>
        <w:lastRenderedPageBreak/>
        <w:t>6.</w:t>
      </w:r>
      <w:r w:rsidRPr="00712A20">
        <w:t>x</w:t>
      </w:r>
      <w:r>
        <w:t>.</w:t>
      </w:r>
      <w:r w:rsidR="00311D10">
        <w:t>4</w:t>
      </w:r>
      <w:r>
        <w:tab/>
        <w:t>Impacts on services, entities and interfaces</w:t>
      </w:r>
    </w:p>
    <w:p w14:paraId="6682EFBE" w14:textId="24F41FCD" w:rsidR="00A43C23" w:rsidRPr="00A43C23" w:rsidRDefault="00A43C23" w:rsidP="00712A20">
      <w:pPr>
        <w:rPr>
          <w:rFonts w:eastAsiaTheme="minorEastAsia"/>
          <w:b/>
          <w:bCs/>
          <w:u w:val="single"/>
          <w:lang w:val="en-US" w:eastAsia="zh-CN" w:bidi="ar"/>
        </w:rPr>
      </w:pPr>
      <w:r w:rsidRPr="00A43C23">
        <w:rPr>
          <w:rFonts w:eastAsiaTheme="minorEastAsia" w:hint="eastAsia"/>
          <w:b/>
          <w:bCs/>
          <w:u w:val="single"/>
          <w:lang w:val="en-US" w:eastAsia="zh-CN" w:bidi="ar"/>
        </w:rPr>
        <w:t>U</w:t>
      </w:r>
      <w:r w:rsidRPr="00A43C23">
        <w:rPr>
          <w:rFonts w:eastAsiaTheme="minorEastAsia"/>
          <w:b/>
          <w:bCs/>
          <w:u w:val="single"/>
          <w:lang w:val="en-US" w:eastAsia="zh-CN" w:bidi="ar"/>
        </w:rPr>
        <w:t>E detectable IMS emergency session:</w:t>
      </w:r>
    </w:p>
    <w:p w14:paraId="55D78A0B" w14:textId="76885071" w:rsidR="00712A20" w:rsidRDefault="00712A20" w:rsidP="00712A20">
      <w:pPr>
        <w:rPr>
          <w:lang w:eastAsia="zh-CN"/>
        </w:rPr>
      </w:pPr>
      <w:r>
        <w:rPr>
          <w:rFonts w:hint="eastAsia"/>
          <w:lang w:eastAsia="zh-CN"/>
        </w:rPr>
        <w:t>U</w:t>
      </w:r>
      <w:r>
        <w:rPr>
          <w:lang w:eastAsia="zh-CN"/>
        </w:rPr>
        <w:t>E:</w:t>
      </w:r>
    </w:p>
    <w:p w14:paraId="103C8869" w14:textId="67745169" w:rsidR="00712A20" w:rsidRDefault="00F05F3B" w:rsidP="00712A20">
      <w:pPr>
        <w:rPr>
          <w:lang w:eastAsia="zh-CN"/>
        </w:rPr>
      </w:pPr>
      <w:r>
        <w:rPr>
          <w:lang w:eastAsia="zh-CN"/>
        </w:rPr>
        <w:tab/>
        <w:t>-</w:t>
      </w:r>
      <w:r>
        <w:rPr>
          <w:lang w:eastAsia="zh-CN"/>
        </w:rPr>
        <w:tab/>
      </w:r>
      <w:r w:rsidR="00A43C23">
        <w:rPr>
          <w:lang w:eastAsia="zh-CN"/>
        </w:rPr>
        <w:t>Support emergency attachment when using NB-IoT NTN via GEO</w:t>
      </w:r>
    </w:p>
    <w:p w14:paraId="1322153B" w14:textId="38CE285D" w:rsidR="00F05F3B" w:rsidRDefault="00F05F3B" w:rsidP="00712A20">
      <w:pPr>
        <w:rPr>
          <w:lang w:eastAsia="zh-CN"/>
        </w:rPr>
      </w:pPr>
      <w:r>
        <w:rPr>
          <w:lang w:eastAsia="zh-CN"/>
        </w:rPr>
        <w:tab/>
        <w:t>-</w:t>
      </w:r>
      <w:r>
        <w:rPr>
          <w:lang w:eastAsia="zh-CN"/>
        </w:rPr>
        <w:tab/>
      </w:r>
      <w:r w:rsidR="00A43C23">
        <w:rPr>
          <w:lang w:eastAsia="zh-CN"/>
        </w:rPr>
        <w:t xml:space="preserve">Request for emergency PDN connection for IMS </w:t>
      </w:r>
      <w:proofErr w:type="spellStart"/>
      <w:r w:rsidR="00A43C23">
        <w:rPr>
          <w:lang w:eastAsia="zh-CN"/>
        </w:rPr>
        <w:t>ermgency</w:t>
      </w:r>
      <w:proofErr w:type="spellEnd"/>
      <w:r w:rsidR="00A43C23">
        <w:rPr>
          <w:lang w:eastAsia="zh-CN"/>
        </w:rPr>
        <w:t xml:space="preserve"> session when using NB-IoT NTN via GEO</w:t>
      </w:r>
    </w:p>
    <w:p w14:paraId="188DB626" w14:textId="47FE4218" w:rsidR="00712A20" w:rsidRDefault="00712A20" w:rsidP="00712A20">
      <w:pPr>
        <w:rPr>
          <w:lang w:eastAsia="zh-CN"/>
        </w:rPr>
      </w:pPr>
      <w:r>
        <w:rPr>
          <w:lang w:eastAsia="zh-CN"/>
        </w:rPr>
        <w:t>MME:</w:t>
      </w:r>
    </w:p>
    <w:p w14:paraId="003A7986" w14:textId="697529E1" w:rsidR="00712A20" w:rsidRDefault="00F05F3B" w:rsidP="00712A20">
      <w:pPr>
        <w:rPr>
          <w:lang w:eastAsia="zh-CN"/>
        </w:rPr>
      </w:pPr>
      <w:r>
        <w:rPr>
          <w:lang w:eastAsia="zh-CN"/>
        </w:rPr>
        <w:tab/>
        <w:t>-</w:t>
      </w:r>
      <w:r>
        <w:rPr>
          <w:lang w:eastAsia="zh-CN"/>
        </w:rPr>
        <w:tab/>
      </w:r>
      <w:r w:rsidR="00A43C23">
        <w:rPr>
          <w:lang w:eastAsia="zh-CN"/>
        </w:rPr>
        <w:t xml:space="preserve">Determine whether to support IMS emergency service over NB-IoT NTN via GEO and provide </w:t>
      </w:r>
      <w:r w:rsidR="00A43C23">
        <w:rPr>
          <w:rFonts w:eastAsiaTheme="minorEastAsia"/>
          <w:lang w:val="en-US" w:eastAsia="zh-CN" w:bidi="ar"/>
        </w:rPr>
        <w:t>Emergency Service Support indication to UE</w:t>
      </w:r>
    </w:p>
    <w:p w14:paraId="2CE957A3" w14:textId="728365F5" w:rsidR="00F05F3B" w:rsidRDefault="00F05F3B" w:rsidP="00A43C23">
      <w:pPr>
        <w:rPr>
          <w:lang w:eastAsia="zh-CN"/>
        </w:rPr>
      </w:pPr>
      <w:r>
        <w:rPr>
          <w:lang w:eastAsia="zh-CN"/>
        </w:rPr>
        <w:tab/>
        <w:t>-</w:t>
      </w:r>
      <w:r>
        <w:rPr>
          <w:lang w:eastAsia="zh-CN"/>
        </w:rPr>
        <w:tab/>
      </w:r>
      <w:r w:rsidR="00A43C23">
        <w:rPr>
          <w:lang w:eastAsia="zh-CN"/>
        </w:rPr>
        <w:t>Support emergency attachment when using NB-IoT NTN via GEO</w:t>
      </w:r>
    </w:p>
    <w:p w14:paraId="35EB4DE9" w14:textId="19410BCF" w:rsidR="00A43C23" w:rsidRDefault="00A43C23" w:rsidP="00A43C23">
      <w:pPr>
        <w:rPr>
          <w:lang w:eastAsia="zh-CN"/>
        </w:rPr>
      </w:pPr>
      <w:r>
        <w:rPr>
          <w:lang w:eastAsia="zh-CN"/>
        </w:rPr>
        <w:tab/>
        <w:t>-</w:t>
      </w:r>
      <w:r>
        <w:rPr>
          <w:lang w:eastAsia="zh-CN"/>
        </w:rPr>
        <w:tab/>
        <w:t xml:space="preserve">Support emergency PDN connection for IMS </w:t>
      </w:r>
      <w:proofErr w:type="spellStart"/>
      <w:r>
        <w:rPr>
          <w:lang w:eastAsia="zh-CN"/>
        </w:rPr>
        <w:t>ermgency</w:t>
      </w:r>
      <w:proofErr w:type="spellEnd"/>
      <w:r>
        <w:rPr>
          <w:lang w:eastAsia="zh-CN"/>
        </w:rPr>
        <w:t xml:space="preserve"> session when using NB-IoT NTN via GEO</w:t>
      </w:r>
    </w:p>
    <w:p w14:paraId="7FA5AB30" w14:textId="089B418C" w:rsidR="00F05F3B" w:rsidRDefault="00F05F3B" w:rsidP="00712A20">
      <w:pPr>
        <w:rPr>
          <w:lang w:eastAsia="zh-CN"/>
        </w:rPr>
      </w:pPr>
      <w:r>
        <w:rPr>
          <w:rFonts w:hint="eastAsia"/>
          <w:lang w:eastAsia="zh-CN"/>
        </w:rPr>
        <w:t>S</w:t>
      </w:r>
      <w:r>
        <w:rPr>
          <w:lang w:eastAsia="zh-CN"/>
        </w:rPr>
        <w:t>-GW/P-GW:</w:t>
      </w:r>
    </w:p>
    <w:p w14:paraId="740BED4B" w14:textId="294907B4" w:rsidR="00F05F3B" w:rsidRDefault="00F05F3B" w:rsidP="00712A20">
      <w:pPr>
        <w:rPr>
          <w:lang w:eastAsia="zh-CN"/>
        </w:rPr>
      </w:pPr>
      <w:r>
        <w:rPr>
          <w:lang w:eastAsia="zh-CN"/>
        </w:rPr>
        <w:tab/>
        <w:t>-</w:t>
      </w:r>
      <w:r>
        <w:rPr>
          <w:lang w:eastAsia="zh-CN"/>
        </w:rPr>
        <w:tab/>
      </w:r>
      <w:r w:rsidR="00A43C23">
        <w:rPr>
          <w:lang w:eastAsia="zh-CN"/>
        </w:rPr>
        <w:t xml:space="preserve">Support emergency PDN connection for IMS </w:t>
      </w:r>
      <w:proofErr w:type="spellStart"/>
      <w:r w:rsidR="00A43C23">
        <w:rPr>
          <w:lang w:eastAsia="zh-CN"/>
        </w:rPr>
        <w:t>ermgency</w:t>
      </w:r>
      <w:proofErr w:type="spellEnd"/>
      <w:r w:rsidR="00A43C23">
        <w:rPr>
          <w:lang w:eastAsia="zh-CN"/>
        </w:rPr>
        <w:t xml:space="preserve"> session when using NB-IoT NTN via GEO</w:t>
      </w:r>
    </w:p>
    <w:p w14:paraId="1B5C348C" w14:textId="4449AB08" w:rsidR="00F05F3B" w:rsidRDefault="00F05F3B" w:rsidP="00712A20">
      <w:pPr>
        <w:rPr>
          <w:lang w:eastAsia="zh-CN"/>
        </w:rPr>
      </w:pPr>
      <w:r>
        <w:rPr>
          <w:lang w:eastAsia="zh-CN"/>
        </w:rPr>
        <w:tab/>
        <w:t xml:space="preserve">- </w:t>
      </w:r>
      <w:r>
        <w:rPr>
          <w:lang w:eastAsia="zh-CN"/>
        </w:rPr>
        <w:tab/>
      </w:r>
    </w:p>
    <w:bookmarkEnd w:id="8"/>
    <w:bookmarkEnd w:id="9"/>
    <w:bookmarkEnd w:id="10"/>
    <w:bookmarkEnd w:id="11"/>
    <w:bookmarkEnd w:id="12"/>
    <w:p w14:paraId="1E089BD3" w14:textId="14810410" w:rsidR="00F86808" w:rsidRPr="00A43C23" w:rsidRDefault="00A43C23">
      <w:pPr>
        <w:rPr>
          <w:rFonts w:eastAsiaTheme="minorEastAsia"/>
          <w:b/>
          <w:bCs/>
          <w:u w:val="single"/>
          <w:lang w:val="en-US" w:eastAsia="zh-CN" w:bidi="ar"/>
        </w:rPr>
      </w:pPr>
      <w:r w:rsidRPr="00A43C23">
        <w:rPr>
          <w:rFonts w:eastAsiaTheme="minorEastAsia"/>
          <w:b/>
          <w:bCs/>
          <w:u w:val="single"/>
          <w:lang w:val="en-US" w:eastAsia="zh-CN" w:bidi="ar"/>
        </w:rPr>
        <w:t>Non-UE detectable IMS emergency session</w:t>
      </w:r>
    </w:p>
    <w:p w14:paraId="34859276" w14:textId="5BDE2316" w:rsidR="00A43C23" w:rsidRDefault="00A43C23">
      <w:pPr>
        <w:rPr>
          <w:lang w:eastAsia="zh-CN"/>
        </w:rPr>
      </w:pPr>
      <w:r>
        <w:rPr>
          <w:lang w:eastAsia="zh-CN"/>
        </w:rPr>
        <w:t>UE/PCRF:</w:t>
      </w:r>
    </w:p>
    <w:p w14:paraId="73F4E346" w14:textId="1C8BA5BA" w:rsidR="00A43C23" w:rsidRPr="00033F19" w:rsidRDefault="00A43C23">
      <w:pPr>
        <w:rPr>
          <w:lang w:eastAsia="zh-CN"/>
        </w:rPr>
      </w:pPr>
      <w:r>
        <w:rPr>
          <w:lang w:eastAsia="zh-CN"/>
        </w:rPr>
        <w:tab/>
        <w:t>-</w:t>
      </w:r>
      <w:r>
        <w:rPr>
          <w:lang w:eastAsia="zh-CN"/>
        </w:rPr>
        <w:tab/>
        <w:t>Provide UE using NB-IoT via GEO to P-CSCF</w:t>
      </w:r>
    </w:p>
    <w:p w14:paraId="4B4EA553" w14:textId="77777777"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p w14:paraId="2329396C" w14:textId="77777777" w:rsidR="00F86808" w:rsidRDefault="00F86808">
      <w:pPr>
        <w:rPr>
          <w:lang w:eastAsia="zh-CN"/>
        </w:rPr>
      </w:pPr>
    </w:p>
    <w:sectPr w:rsidR="00F86808">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83909" w14:textId="77777777" w:rsidR="00081C0A" w:rsidRDefault="00081C0A">
      <w:pPr>
        <w:spacing w:after="0"/>
      </w:pPr>
      <w:r>
        <w:separator/>
      </w:r>
    </w:p>
  </w:endnote>
  <w:endnote w:type="continuationSeparator" w:id="0">
    <w:p w14:paraId="46F9C1F5" w14:textId="77777777" w:rsidR="00081C0A" w:rsidRDefault="00081C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E27AE" w14:textId="77777777" w:rsidR="00081C0A" w:rsidRDefault="00081C0A">
      <w:pPr>
        <w:spacing w:after="0"/>
      </w:pPr>
      <w:r>
        <w:separator/>
      </w:r>
    </w:p>
  </w:footnote>
  <w:footnote w:type="continuationSeparator" w:id="0">
    <w:p w14:paraId="53A353FD" w14:textId="77777777" w:rsidR="00081C0A" w:rsidRDefault="00081C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2" w15:restartNumberingAfterBreak="0">
    <w:nsid w:val="428363F0"/>
    <w:multiLevelType w:val="hybridMultilevel"/>
    <w:tmpl w:val="B5169126"/>
    <w:lvl w:ilvl="0" w:tplc="8AB48B2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70BB04D9"/>
    <w:multiLevelType w:val="hybridMultilevel"/>
    <w:tmpl w:val="5DD04FB4"/>
    <w:lvl w:ilvl="0" w:tplc="8A3A44EC">
      <w:start w:val="6"/>
      <w:numFmt w:val="bullet"/>
      <w:lvlText w:val="-"/>
      <w:lvlJc w:val="left"/>
      <w:pPr>
        <w:ind w:left="1270" w:hanging="420"/>
      </w:pPr>
      <w:rPr>
        <w:rFonts w:ascii="Arial" w:eastAsia="Times New Roman" w:hAnsi="Arial" w:cs="Aria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4" w15:restartNumberingAfterBreak="0">
    <w:nsid w:val="721308A8"/>
    <w:multiLevelType w:val="hybridMultilevel"/>
    <w:tmpl w:val="701A2B18"/>
    <w:lvl w:ilvl="0" w:tplc="D400AF80">
      <w:numFmt w:val="decimal"/>
      <w:lvlText w:val="%1."/>
      <w:lvlJc w:val="left"/>
      <w:pPr>
        <w:ind w:left="697" w:hanging="360"/>
      </w:pPr>
      <w:rPr>
        <w:rFonts w:hint="default"/>
      </w:rPr>
    </w:lvl>
    <w:lvl w:ilvl="1" w:tplc="04090019" w:tentative="1">
      <w:start w:val="1"/>
      <w:numFmt w:val="lowerLetter"/>
      <w:lvlText w:val="%2)"/>
      <w:lvlJc w:val="left"/>
      <w:pPr>
        <w:ind w:left="1177" w:hanging="420"/>
      </w:pPr>
    </w:lvl>
    <w:lvl w:ilvl="2" w:tplc="0409001B" w:tentative="1">
      <w:start w:val="1"/>
      <w:numFmt w:val="lowerRoman"/>
      <w:lvlText w:val="%3."/>
      <w:lvlJc w:val="right"/>
      <w:pPr>
        <w:ind w:left="1597" w:hanging="420"/>
      </w:pPr>
    </w:lvl>
    <w:lvl w:ilvl="3" w:tplc="0409000F" w:tentative="1">
      <w:start w:val="1"/>
      <w:numFmt w:val="decimal"/>
      <w:lvlText w:val="%4."/>
      <w:lvlJc w:val="left"/>
      <w:pPr>
        <w:ind w:left="2017" w:hanging="420"/>
      </w:pPr>
    </w:lvl>
    <w:lvl w:ilvl="4" w:tplc="04090019" w:tentative="1">
      <w:start w:val="1"/>
      <w:numFmt w:val="lowerLetter"/>
      <w:lvlText w:val="%5)"/>
      <w:lvlJc w:val="left"/>
      <w:pPr>
        <w:ind w:left="2437" w:hanging="420"/>
      </w:pPr>
    </w:lvl>
    <w:lvl w:ilvl="5" w:tplc="0409001B" w:tentative="1">
      <w:start w:val="1"/>
      <w:numFmt w:val="lowerRoman"/>
      <w:lvlText w:val="%6."/>
      <w:lvlJc w:val="right"/>
      <w:pPr>
        <w:ind w:left="2857" w:hanging="420"/>
      </w:pPr>
    </w:lvl>
    <w:lvl w:ilvl="6" w:tplc="0409000F" w:tentative="1">
      <w:start w:val="1"/>
      <w:numFmt w:val="decimal"/>
      <w:lvlText w:val="%7."/>
      <w:lvlJc w:val="left"/>
      <w:pPr>
        <w:ind w:left="3277" w:hanging="420"/>
      </w:pPr>
    </w:lvl>
    <w:lvl w:ilvl="7" w:tplc="04090019" w:tentative="1">
      <w:start w:val="1"/>
      <w:numFmt w:val="lowerLetter"/>
      <w:lvlText w:val="%8)"/>
      <w:lvlJc w:val="left"/>
      <w:pPr>
        <w:ind w:left="3697" w:hanging="420"/>
      </w:pPr>
    </w:lvl>
    <w:lvl w:ilvl="8" w:tplc="0409001B" w:tentative="1">
      <w:start w:val="1"/>
      <w:numFmt w:val="lowerRoman"/>
      <w:lvlText w:val="%9."/>
      <w:lvlJc w:val="right"/>
      <w:pPr>
        <w:ind w:left="4117" w:hanging="420"/>
      </w:p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3333"/>
    <w:rsid w:val="00004594"/>
    <w:rsid w:val="00006874"/>
    <w:rsid w:val="00007F70"/>
    <w:rsid w:val="00014D24"/>
    <w:rsid w:val="00020540"/>
    <w:rsid w:val="00020E3E"/>
    <w:rsid w:val="00022E4A"/>
    <w:rsid w:val="00031DDA"/>
    <w:rsid w:val="00032790"/>
    <w:rsid w:val="000328D8"/>
    <w:rsid w:val="00033F19"/>
    <w:rsid w:val="00035280"/>
    <w:rsid w:val="00040AB1"/>
    <w:rsid w:val="00042182"/>
    <w:rsid w:val="00043883"/>
    <w:rsid w:val="00044B7C"/>
    <w:rsid w:val="0004626D"/>
    <w:rsid w:val="00051EE7"/>
    <w:rsid w:val="0005261E"/>
    <w:rsid w:val="00053553"/>
    <w:rsid w:val="00054CC5"/>
    <w:rsid w:val="00055B81"/>
    <w:rsid w:val="000567B6"/>
    <w:rsid w:val="000571F3"/>
    <w:rsid w:val="000676EF"/>
    <w:rsid w:val="00070835"/>
    <w:rsid w:val="00074BA2"/>
    <w:rsid w:val="000756AE"/>
    <w:rsid w:val="0007625C"/>
    <w:rsid w:val="00081C0A"/>
    <w:rsid w:val="000828A0"/>
    <w:rsid w:val="00085747"/>
    <w:rsid w:val="0008740A"/>
    <w:rsid w:val="00091760"/>
    <w:rsid w:val="0009278B"/>
    <w:rsid w:val="000930F1"/>
    <w:rsid w:val="000951B4"/>
    <w:rsid w:val="000954D0"/>
    <w:rsid w:val="000B019A"/>
    <w:rsid w:val="000B6310"/>
    <w:rsid w:val="000C6598"/>
    <w:rsid w:val="000C6DF3"/>
    <w:rsid w:val="000D1BF7"/>
    <w:rsid w:val="000D2F63"/>
    <w:rsid w:val="000D55AA"/>
    <w:rsid w:val="000E608B"/>
    <w:rsid w:val="000E6235"/>
    <w:rsid w:val="000F03B5"/>
    <w:rsid w:val="000F13A3"/>
    <w:rsid w:val="000F609C"/>
    <w:rsid w:val="000F73CB"/>
    <w:rsid w:val="000F76CD"/>
    <w:rsid w:val="00102F10"/>
    <w:rsid w:val="0010319C"/>
    <w:rsid w:val="00107AAB"/>
    <w:rsid w:val="001123C0"/>
    <w:rsid w:val="0011428E"/>
    <w:rsid w:val="00114FA5"/>
    <w:rsid w:val="0011625D"/>
    <w:rsid w:val="00116A6F"/>
    <w:rsid w:val="00116DDE"/>
    <w:rsid w:val="00117890"/>
    <w:rsid w:val="001201A6"/>
    <w:rsid w:val="00120BDF"/>
    <w:rsid w:val="0012269C"/>
    <w:rsid w:val="00123409"/>
    <w:rsid w:val="00123B66"/>
    <w:rsid w:val="0012485D"/>
    <w:rsid w:val="0012798E"/>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6E40"/>
    <w:rsid w:val="001777F1"/>
    <w:rsid w:val="001805CC"/>
    <w:rsid w:val="00181623"/>
    <w:rsid w:val="00184B34"/>
    <w:rsid w:val="001A0BD7"/>
    <w:rsid w:val="001A3726"/>
    <w:rsid w:val="001A48C3"/>
    <w:rsid w:val="001B3924"/>
    <w:rsid w:val="001B4BC3"/>
    <w:rsid w:val="001B572D"/>
    <w:rsid w:val="001C41C0"/>
    <w:rsid w:val="001D283C"/>
    <w:rsid w:val="001D6808"/>
    <w:rsid w:val="001E1EF1"/>
    <w:rsid w:val="001E3586"/>
    <w:rsid w:val="001E41F3"/>
    <w:rsid w:val="001E5A1C"/>
    <w:rsid w:val="001F6C9D"/>
    <w:rsid w:val="0020225A"/>
    <w:rsid w:val="002037DB"/>
    <w:rsid w:val="0020689F"/>
    <w:rsid w:val="002074E4"/>
    <w:rsid w:val="002100CD"/>
    <w:rsid w:val="00210E61"/>
    <w:rsid w:val="00212FF7"/>
    <w:rsid w:val="00213DCC"/>
    <w:rsid w:val="00213F78"/>
    <w:rsid w:val="002151E1"/>
    <w:rsid w:val="0021631D"/>
    <w:rsid w:val="00217A4E"/>
    <w:rsid w:val="00225F6D"/>
    <w:rsid w:val="002264BB"/>
    <w:rsid w:val="0022693B"/>
    <w:rsid w:val="00232D54"/>
    <w:rsid w:val="0023318E"/>
    <w:rsid w:val="0024002C"/>
    <w:rsid w:val="00242DA0"/>
    <w:rsid w:val="002442F1"/>
    <w:rsid w:val="00247FAF"/>
    <w:rsid w:val="00252B7A"/>
    <w:rsid w:val="0025324D"/>
    <w:rsid w:val="00262BAD"/>
    <w:rsid w:val="002633CD"/>
    <w:rsid w:val="0026641C"/>
    <w:rsid w:val="00266F06"/>
    <w:rsid w:val="00275D12"/>
    <w:rsid w:val="002769F4"/>
    <w:rsid w:val="0028267E"/>
    <w:rsid w:val="00285E65"/>
    <w:rsid w:val="002874EE"/>
    <w:rsid w:val="00292037"/>
    <w:rsid w:val="00296295"/>
    <w:rsid w:val="002A5B8C"/>
    <w:rsid w:val="002B1F0E"/>
    <w:rsid w:val="002B272F"/>
    <w:rsid w:val="002B38EA"/>
    <w:rsid w:val="002B5890"/>
    <w:rsid w:val="002B6932"/>
    <w:rsid w:val="002D03AD"/>
    <w:rsid w:val="002E138F"/>
    <w:rsid w:val="002E314B"/>
    <w:rsid w:val="002E677D"/>
    <w:rsid w:val="002E73C5"/>
    <w:rsid w:val="002E76C7"/>
    <w:rsid w:val="002F03A4"/>
    <w:rsid w:val="002F4A3B"/>
    <w:rsid w:val="002F4F4B"/>
    <w:rsid w:val="002F666F"/>
    <w:rsid w:val="003036F6"/>
    <w:rsid w:val="00306B2A"/>
    <w:rsid w:val="00307771"/>
    <w:rsid w:val="00311D10"/>
    <w:rsid w:val="00311FA2"/>
    <w:rsid w:val="003153F4"/>
    <w:rsid w:val="003154B5"/>
    <w:rsid w:val="0031575F"/>
    <w:rsid w:val="00315A69"/>
    <w:rsid w:val="003226C8"/>
    <w:rsid w:val="003243C4"/>
    <w:rsid w:val="00324B09"/>
    <w:rsid w:val="00326316"/>
    <w:rsid w:val="00331EA6"/>
    <w:rsid w:val="00332BBF"/>
    <w:rsid w:val="00333834"/>
    <w:rsid w:val="003355A1"/>
    <w:rsid w:val="00340BF3"/>
    <w:rsid w:val="00343A3B"/>
    <w:rsid w:val="00344872"/>
    <w:rsid w:val="00345B90"/>
    <w:rsid w:val="00345D8E"/>
    <w:rsid w:val="003460F5"/>
    <w:rsid w:val="00347CAD"/>
    <w:rsid w:val="003526E2"/>
    <w:rsid w:val="00355559"/>
    <w:rsid w:val="0036065E"/>
    <w:rsid w:val="00361937"/>
    <w:rsid w:val="00363F38"/>
    <w:rsid w:val="00364534"/>
    <w:rsid w:val="0036753A"/>
    <w:rsid w:val="00370529"/>
    <w:rsid w:val="00370766"/>
    <w:rsid w:val="0037090F"/>
    <w:rsid w:val="00373208"/>
    <w:rsid w:val="003741A2"/>
    <w:rsid w:val="00375874"/>
    <w:rsid w:val="00380810"/>
    <w:rsid w:val="003823E1"/>
    <w:rsid w:val="003828E4"/>
    <w:rsid w:val="00386BA7"/>
    <w:rsid w:val="0039021B"/>
    <w:rsid w:val="003A3BFE"/>
    <w:rsid w:val="003A4540"/>
    <w:rsid w:val="003A5367"/>
    <w:rsid w:val="003A6A5D"/>
    <w:rsid w:val="003A6AC7"/>
    <w:rsid w:val="003B47C9"/>
    <w:rsid w:val="003B5263"/>
    <w:rsid w:val="003B5C70"/>
    <w:rsid w:val="003B6045"/>
    <w:rsid w:val="003C4907"/>
    <w:rsid w:val="003C4AC1"/>
    <w:rsid w:val="003C6517"/>
    <w:rsid w:val="003D4FFB"/>
    <w:rsid w:val="003D5EFE"/>
    <w:rsid w:val="003D7B7B"/>
    <w:rsid w:val="003E29EF"/>
    <w:rsid w:val="003E6BFC"/>
    <w:rsid w:val="003E7F24"/>
    <w:rsid w:val="003F00E8"/>
    <w:rsid w:val="003F1A09"/>
    <w:rsid w:val="003F30B3"/>
    <w:rsid w:val="003F7F79"/>
    <w:rsid w:val="00401FDD"/>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4F17"/>
    <w:rsid w:val="00446E16"/>
    <w:rsid w:val="00447725"/>
    <w:rsid w:val="00451EAC"/>
    <w:rsid w:val="00454286"/>
    <w:rsid w:val="004543B0"/>
    <w:rsid w:val="00455C18"/>
    <w:rsid w:val="00456CE9"/>
    <w:rsid w:val="0046152F"/>
    <w:rsid w:val="0046307F"/>
    <w:rsid w:val="004659A0"/>
    <w:rsid w:val="00465E41"/>
    <w:rsid w:val="00470D54"/>
    <w:rsid w:val="00470F5E"/>
    <w:rsid w:val="00472D97"/>
    <w:rsid w:val="00472DF6"/>
    <w:rsid w:val="004731CB"/>
    <w:rsid w:val="0047695F"/>
    <w:rsid w:val="004818B1"/>
    <w:rsid w:val="00484816"/>
    <w:rsid w:val="00486FED"/>
    <w:rsid w:val="0049014B"/>
    <w:rsid w:val="0049211E"/>
    <w:rsid w:val="00492762"/>
    <w:rsid w:val="00493B9E"/>
    <w:rsid w:val="0049586D"/>
    <w:rsid w:val="0049670D"/>
    <w:rsid w:val="004A2F01"/>
    <w:rsid w:val="004A6CE2"/>
    <w:rsid w:val="004A7560"/>
    <w:rsid w:val="004B3E95"/>
    <w:rsid w:val="004B46B0"/>
    <w:rsid w:val="004B4F9F"/>
    <w:rsid w:val="004C4482"/>
    <w:rsid w:val="004C71CD"/>
    <w:rsid w:val="004C72F9"/>
    <w:rsid w:val="004D2FA1"/>
    <w:rsid w:val="004D6F5F"/>
    <w:rsid w:val="004E09E9"/>
    <w:rsid w:val="004E1F3A"/>
    <w:rsid w:val="004E339C"/>
    <w:rsid w:val="004E592F"/>
    <w:rsid w:val="004E5F01"/>
    <w:rsid w:val="004E6244"/>
    <w:rsid w:val="004F184A"/>
    <w:rsid w:val="004F2216"/>
    <w:rsid w:val="004F462C"/>
    <w:rsid w:val="004F62A6"/>
    <w:rsid w:val="005006B8"/>
    <w:rsid w:val="005010A4"/>
    <w:rsid w:val="005027F4"/>
    <w:rsid w:val="00505FA8"/>
    <w:rsid w:val="0050780D"/>
    <w:rsid w:val="00510DA1"/>
    <w:rsid w:val="00511D8F"/>
    <w:rsid w:val="005137D1"/>
    <w:rsid w:val="00513980"/>
    <w:rsid w:val="00517957"/>
    <w:rsid w:val="00520946"/>
    <w:rsid w:val="005218DD"/>
    <w:rsid w:val="005219A0"/>
    <w:rsid w:val="005244C9"/>
    <w:rsid w:val="00525B2A"/>
    <w:rsid w:val="00525DE5"/>
    <w:rsid w:val="00527E8F"/>
    <w:rsid w:val="00546BAB"/>
    <w:rsid w:val="00550724"/>
    <w:rsid w:val="00550C60"/>
    <w:rsid w:val="00550DC8"/>
    <w:rsid w:val="005534BD"/>
    <w:rsid w:val="005553EE"/>
    <w:rsid w:val="00555A2C"/>
    <w:rsid w:val="00555F90"/>
    <w:rsid w:val="00561167"/>
    <w:rsid w:val="00563633"/>
    <w:rsid w:val="005660BD"/>
    <w:rsid w:val="00567FC9"/>
    <w:rsid w:val="00571A2E"/>
    <w:rsid w:val="005726FA"/>
    <w:rsid w:val="00573DD0"/>
    <w:rsid w:val="00580618"/>
    <w:rsid w:val="00585A3E"/>
    <w:rsid w:val="0058703A"/>
    <w:rsid w:val="00587BD8"/>
    <w:rsid w:val="0059050C"/>
    <w:rsid w:val="0059781F"/>
    <w:rsid w:val="005A1A29"/>
    <w:rsid w:val="005A3F92"/>
    <w:rsid w:val="005A634A"/>
    <w:rsid w:val="005A6667"/>
    <w:rsid w:val="005B1361"/>
    <w:rsid w:val="005B5D33"/>
    <w:rsid w:val="005B62CC"/>
    <w:rsid w:val="005C1635"/>
    <w:rsid w:val="005C2580"/>
    <w:rsid w:val="005C377E"/>
    <w:rsid w:val="005D1432"/>
    <w:rsid w:val="005D1535"/>
    <w:rsid w:val="005D402E"/>
    <w:rsid w:val="005D4BB1"/>
    <w:rsid w:val="005D5305"/>
    <w:rsid w:val="005D671F"/>
    <w:rsid w:val="005D74BC"/>
    <w:rsid w:val="005E2164"/>
    <w:rsid w:val="005E2B3E"/>
    <w:rsid w:val="005E2C44"/>
    <w:rsid w:val="005E4909"/>
    <w:rsid w:val="005E658C"/>
    <w:rsid w:val="005F66DA"/>
    <w:rsid w:val="005F6AA2"/>
    <w:rsid w:val="005F6E6A"/>
    <w:rsid w:val="00600AB6"/>
    <w:rsid w:val="00600BAE"/>
    <w:rsid w:val="00600CAD"/>
    <w:rsid w:val="00600DC4"/>
    <w:rsid w:val="00603946"/>
    <w:rsid w:val="00604CD9"/>
    <w:rsid w:val="00605E5C"/>
    <w:rsid w:val="00606920"/>
    <w:rsid w:val="00607CA1"/>
    <w:rsid w:val="00611A8C"/>
    <w:rsid w:val="00612D43"/>
    <w:rsid w:val="0061720A"/>
    <w:rsid w:val="00617224"/>
    <w:rsid w:val="0061797E"/>
    <w:rsid w:val="0062136E"/>
    <w:rsid w:val="00621600"/>
    <w:rsid w:val="00622C5D"/>
    <w:rsid w:val="00622EC1"/>
    <w:rsid w:val="006251E4"/>
    <w:rsid w:val="006254AD"/>
    <w:rsid w:val="0063496E"/>
    <w:rsid w:val="0063724C"/>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69D4"/>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4747"/>
    <w:rsid w:val="006B195D"/>
    <w:rsid w:val="006B2197"/>
    <w:rsid w:val="006B2607"/>
    <w:rsid w:val="006B5321"/>
    <w:rsid w:val="006C7281"/>
    <w:rsid w:val="006D0BC6"/>
    <w:rsid w:val="006D37C0"/>
    <w:rsid w:val="006D4207"/>
    <w:rsid w:val="006D48A6"/>
    <w:rsid w:val="006D5EC3"/>
    <w:rsid w:val="006D6CBC"/>
    <w:rsid w:val="006D71C2"/>
    <w:rsid w:val="006E1980"/>
    <w:rsid w:val="006E21FB"/>
    <w:rsid w:val="006E3F68"/>
    <w:rsid w:val="006E5FBB"/>
    <w:rsid w:val="006F101C"/>
    <w:rsid w:val="006F29B1"/>
    <w:rsid w:val="006F4AE0"/>
    <w:rsid w:val="007010B6"/>
    <w:rsid w:val="0070678F"/>
    <w:rsid w:val="007067A7"/>
    <w:rsid w:val="00706C77"/>
    <w:rsid w:val="00707187"/>
    <w:rsid w:val="00707910"/>
    <w:rsid w:val="00712A2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54CA"/>
    <w:rsid w:val="007479F4"/>
    <w:rsid w:val="00751865"/>
    <w:rsid w:val="007535A5"/>
    <w:rsid w:val="00757B45"/>
    <w:rsid w:val="007600DB"/>
    <w:rsid w:val="00770A40"/>
    <w:rsid w:val="00774AF9"/>
    <w:rsid w:val="00775928"/>
    <w:rsid w:val="00780D92"/>
    <w:rsid w:val="00782354"/>
    <w:rsid w:val="00787595"/>
    <w:rsid w:val="00792F03"/>
    <w:rsid w:val="00793E79"/>
    <w:rsid w:val="007947EA"/>
    <w:rsid w:val="007A4A08"/>
    <w:rsid w:val="007A5438"/>
    <w:rsid w:val="007A624F"/>
    <w:rsid w:val="007A7324"/>
    <w:rsid w:val="007B044D"/>
    <w:rsid w:val="007B0628"/>
    <w:rsid w:val="007B23AB"/>
    <w:rsid w:val="007B4183"/>
    <w:rsid w:val="007B512A"/>
    <w:rsid w:val="007B60E5"/>
    <w:rsid w:val="007B6249"/>
    <w:rsid w:val="007C06DA"/>
    <w:rsid w:val="007C2097"/>
    <w:rsid w:val="007C2CDC"/>
    <w:rsid w:val="007C3964"/>
    <w:rsid w:val="007C457E"/>
    <w:rsid w:val="007D069A"/>
    <w:rsid w:val="007D2D5A"/>
    <w:rsid w:val="007E0DCE"/>
    <w:rsid w:val="007E120F"/>
    <w:rsid w:val="007E3824"/>
    <w:rsid w:val="007E45C5"/>
    <w:rsid w:val="007F0C3B"/>
    <w:rsid w:val="007F151F"/>
    <w:rsid w:val="007F1EEE"/>
    <w:rsid w:val="007F2599"/>
    <w:rsid w:val="007F2F9C"/>
    <w:rsid w:val="007F4D48"/>
    <w:rsid w:val="00800104"/>
    <w:rsid w:val="00805B6A"/>
    <w:rsid w:val="00817868"/>
    <w:rsid w:val="008205FA"/>
    <w:rsid w:val="00821F85"/>
    <w:rsid w:val="008229DB"/>
    <w:rsid w:val="00823240"/>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7EA"/>
    <w:rsid w:val="0085467E"/>
    <w:rsid w:val="00856B98"/>
    <w:rsid w:val="0086025C"/>
    <w:rsid w:val="00863BF6"/>
    <w:rsid w:val="00867873"/>
    <w:rsid w:val="00870658"/>
    <w:rsid w:val="00870EE7"/>
    <w:rsid w:val="00871A78"/>
    <w:rsid w:val="0087436C"/>
    <w:rsid w:val="008774D3"/>
    <w:rsid w:val="00881AEE"/>
    <w:rsid w:val="008820CD"/>
    <w:rsid w:val="008827C9"/>
    <w:rsid w:val="008842D7"/>
    <w:rsid w:val="008875E1"/>
    <w:rsid w:val="00892537"/>
    <w:rsid w:val="008933C4"/>
    <w:rsid w:val="008934F2"/>
    <w:rsid w:val="0089368E"/>
    <w:rsid w:val="008939B7"/>
    <w:rsid w:val="008A004B"/>
    <w:rsid w:val="008A0451"/>
    <w:rsid w:val="008A3A99"/>
    <w:rsid w:val="008A4A0E"/>
    <w:rsid w:val="008A5E86"/>
    <w:rsid w:val="008A65AB"/>
    <w:rsid w:val="008B1118"/>
    <w:rsid w:val="008B25C7"/>
    <w:rsid w:val="008B3DB0"/>
    <w:rsid w:val="008B43BC"/>
    <w:rsid w:val="008C0B53"/>
    <w:rsid w:val="008C37E7"/>
    <w:rsid w:val="008D2ED9"/>
    <w:rsid w:val="008E0646"/>
    <w:rsid w:val="008E259A"/>
    <w:rsid w:val="008E25FE"/>
    <w:rsid w:val="008E448A"/>
    <w:rsid w:val="008F0CD9"/>
    <w:rsid w:val="008F1BAD"/>
    <w:rsid w:val="008F33A2"/>
    <w:rsid w:val="008F647C"/>
    <w:rsid w:val="008F686C"/>
    <w:rsid w:val="008F78F4"/>
    <w:rsid w:val="008F7B65"/>
    <w:rsid w:val="00903370"/>
    <w:rsid w:val="0090342D"/>
    <w:rsid w:val="00906914"/>
    <w:rsid w:val="00907B2C"/>
    <w:rsid w:val="0091704D"/>
    <w:rsid w:val="009173C8"/>
    <w:rsid w:val="00930E04"/>
    <w:rsid w:val="00933A9A"/>
    <w:rsid w:val="00937AB5"/>
    <w:rsid w:val="009432A3"/>
    <w:rsid w:val="00944AC2"/>
    <w:rsid w:val="0094799D"/>
    <w:rsid w:val="009534F4"/>
    <w:rsid w:val="00957D6A"/>
    <w:rsid w:val="00960F9E"/>
    <w:rsid w:val="0096107C"/>
    <w:rsid w:val="009613CF"/>
    <w:rsid w:val="00963F6C"/>
    <w:rsid w:val="0096452E"/>
    <w:rsid w:val="009674EE"/>
    <w:rsid w:val="00980153"/>
    <w:rsid w:val="0098295E"/>
    <w:rsid w:val="009937EF"/>
    <w:rsid w:val="009947C8"/>
    <w:rsid w:val="00994EAA"/>
    <w:rsid w:val="00997177"/>
    <w:rsid w:val="009978AA"/>
    <w:rsid w:val="0099792E"/>
    <w:rsid w:val="009A077B"/>
    <w:rsid w:val="009A0938"/>
    <w:rsid w:val="009B1144"/>
    <w:rsid w:val="009B1EAA"/>
    <w:rsid w:val="009B316C"/>
    <w:rsid w:val="009B3DE5"/>
    <w:rsid w:val="009B673C"/>
    <w:rsid w:val="009C0BA4"/>
    <w:rsid w:val="009C42CC"/>
    <w:rsid w:val="009C5B01"/>
    <w:rsid w:val="009C61B9"/>
    <w:rsid w:val="009C7C32"/>
    <w:rsid w:val="009D0B5B"/>
    <w:rsid w:val="009D6D60"/>
    <w:rsid w:val="009D7CF3"/>
    <w:rsid w:val="009E0A64"/>
    <w:rsid w:val="009E3297"/>
    <w:rsid w:val="009E49D7"/>
    <w:rsid w:val="009E4B99"/>
    <w:rsid w:val="009E57A8"/>
    <w:rsid w:val="009E6A1C"/>
    <w:rsid w:val="009F54AB"/>
    <w:rsid w:val="009F7FF6"/>
    <w:rsid w:val="00A00BEF"/>
    <w:rsid w:val="00A0664B"/>
    <w:rsid w:val="00A067E9"/>
    <w:rsid w:val="00A07389"/>
    <w:rsid w:val="00A11982"/>
    <w:rsid w:val="00A16CE5"/>
    <w:rsid w:val="00A20321"/>
    <w:rsid w:val="00A209CB"/>
    <w:rsid w:val="00A213E6"/>
    <w:rsid w:val="00A2154C"/>
    <w:rsid w:val="00A223DE"/>
    <w:rsid w:val="00A3381A"/>
    <w:rsid w:val="00A33C14"/>
    <w:rsid w:val="00A34111"/>
    <w:rsid w:val="00A3669C"/>
    <w:rsid w:val="00A4074C"/>
    <w:rsid w:val="00A4185A"/>
    <w:rsid w:val="00A43C23"/>
    <w:rsid w:val="00A45459"/>
    <w:rsid w:val="00A46E15"/>
    <w:rsid w:val="00A47E70"/>
    <w:rsid w:val="00A50BA8"/>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90FA9"/>
    <w:rsid w:val="00AA34D5"/>
    <w:rsid w:val="00AA4A2C"/>
    <w:rsid w:val="00AA7124"/>
    <w:rsid w:val="00AB1F02"/>
    <w:rsid w:val="00AB630E"/>
    <w:rsid w:val="00AB6534"/>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32F0"/>
    <w:rsid w:val="00AF3D32"/>
    <w:rsid w:val="00AF4708"/>
    <w:rsid w:val="00AF7054"/>
    <w:rsid w:val="00B00023"/>
    <w:rsid w:val="00B032B4"/>
    <w:rsid w:val="00B0374B"/>
    <w:rsid w:val="00B04952"/>
    <w:rsid w:val="00B05B9E"/>
    <w:rsid w:val="00B06AFB"/>
    <w:rsid w:val="00B07E40"/>
    <w:rsid w:val="00B104E6"/>
    <w:rsid w:val="00B13F4F"/>
    <w:rsid w:val="00B148C4"/>
    <w:rsid w:val="00B16DCF"/>
    <w:rsid w:val="00B17639"/>
    <w:rsid w:val="00B176B5"/>
    <w:rsid w:val="00B258BB"/>
    <w:rsid w:val="00B27BC4"/>
    <w:rsid w:val="00B31DDA"/>
    <w:rsid w:val="00B3244F"/>
    <w:rsid w:val="00B3525B"/>
    <w:rsid w:val="00B3716C"/>
    <w:rsid w:val="00B404C8"/>
    <w:rsid w:val="00B42909"/>
    <w:rsid w:val="00B442BD"/>
    <w:rsid w:val="00B46356"/>
    <w:rsid w:val="00B5677A"/>
    <w:rsid w:val="00B57D17"/>
    <w:rsid w:val="00B65272"/>
    <w:rsid w:val="00B66B75"/>
    <w:rsid w:val="00B66D06"/>
    <w:rsid w:val="00B727A9"/>
    <w:rsid w:val="00B754CE"/>
    <w:rsid w:val="00B8024E"/>
    <w:rsid w:val="00B80948"/>
    <w:rsid w:val="00B82124"/>
    <w:rsid w:val="00B9456A"/>
    <w:rsid w:val="00B95BA0"/>
    <w:rsid w:val="00B95BC8"/>
    <w:rsid w:val="00B96104"/>
    <w:rsid w:val="00B9649B"/>
    <w:rsid w:val="00BA30F8"/>
    <w:rsid w:val="00BA6456"/>
    <w:rsid w:val="00BB5DFC"/>
    <w:rsid w:val="00BC3B14"/>
    <w:rsid w:val="00BC3DCE"/>
    <w:rsid w:val="00BD0CFE"/>
    <w:rsid w:val="00BD279D"/>
    <w:rsid w:val="00BD3655"/>
    <w:rsid w:val="00BD7107"/>
    <w:rsid w:val="00BE099A"/>
    <w:rsid w:val="00BE19CE"/>
    <w:rsid w:val="00BF060C"/>
    <w:rsid w:val="00BF1515"/>
    <w:rsid w:val="00BF4589"/>
    <w:rsid w:val="00C04C16"/>
    <w:rsid w:val="00C07843"/>
    <w:rsid w:val="00C110DA"/>
    <w:rsid w:val="00C123D3"/>
    <w:rsid w:val="00C139EE"/>
    <w:rsid w:val="00C13E4E"/>
    <w:rsid w:val="00C21836"/>
    <w:rsid w:val="00C21C78"/>
    <w:rsid w:val="00C22D80"/>
    <w:rsid w:val="00C22E76"/>
    <w:rsid w:val="00C23B35"/>
    <w:rsid w:val="00C3047D"/>
    <w:rsid w:val="00C35B9B"/>
    <w:rsid w:val="00C36520"/>
    <w:rsid w:val="00C37213"/>
    <w:rsid w:val="00C3760C"/>
    <w:rsid w:val="00C40B89"/>
    <w:rsid w:val="00C41348"/>
    <w:rsid w:val="00C41CA0"/>
    <w:rsid w:val="00C426D3"/>
    <w:rsid w:val="00C426FC"/>
    <w:rsid w:val="00C432F6"/>
    <w:rsid w:val="00C44A9D"/>
    <w:rsid w:val="00C46EA9"/>
    <w:rsid w:val="00C50094"/>
    <w:rsid w:val="00C51EED"/>
    <w:rsid w:val="00C524DD"/>
    <w:rsid w:val="00C603FA"/>
    <w:rsid w:val="00C62ADB"/>
    <w:rsid w:val="00C63597"/>
    <w:rsid w:val="00C63C43"/>
    <w:rsid w:val="00C64FFE"/>
    <w:rsid w:val="00C650C7"/>
    <w:rsid w:val="00C661B6"/>
    <w:rsid w:val="00C66F0E"/>
    <w:rsid w:val="00C7273C"/>
    <w:rsid w:val="00C72E7B"/>
    <w:rsid w:val="00C73CCE"/>
    <w:rsid w:val="00C75928"/>
    <w:rsid w:val="00C76753"/>
    <w:rsid w:val="00C76CF0"/>
    <w:rsid w:val="00C77826"/>
    <w:rsid w:val="00C81025"/>
    <w:rsid w:val="00C819BA"/>
    <w:rsid w:val="00C82FCC"/>
    <w:rsid w:val="00C8378C"/>
    <w:rsid w:val="00C8383D"/>
    <w:rsid w:val="00C85080"/>
    <w:rsid w:val="00C85CA3"/>
    <w:rsid w:val="00C90243"/>
    <w:rsid w:val="00C948A1"/>
    <w:rsid w:val="00C953E5"/>
    <w:rsid w:val="00C9577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21CA"/>
    <w:rsid w:val="00CE4AC3"/>
    <w:rsid w:val="00CE6376"/>
    <w:rsid w:val="00CF11A1"/>
    <w:rsid w:val="00CF27D1"/>
    <w:rsid w:val="00CF5772"/>
    <w:rsid w:val="00CF608B"/>
    <w:rsid w:val="00CF7895"/>
    <w:rsid w:val="00CF7ECD"/>
    <w:rsid w:val="00D00C0D"/>
    <w:rsid w:val="00D01137"/>
    <w:rsid w:val="00D02A21"/>
    <w:rsid w:val="00D02DAB"/>
    <w:rsid w:val="00D10C34"/>
    <w:rsid w:val="00D11E9F"/>
    <w:rsid w:val="00D16079"/>
    <w:rsid w:val="00D17B7A"/>
    <w:rsid w:val="00D21A79"/>
    <w:rsid w:val="00D2215D"/>
    <w:rsid w:val="00D27AF0"/>
    <w:rsid w:val="00D27E78"/>
    <w:rsid w:val="00D31D6A"/>
    <w:rsid w:val="00D347AA"/>
    <w:rsid w:val="00D35B3B"/>
    <w:rsid w:val="00D35F6D"/>
    <w:rsid w:val="00D407B1"/>
    <w:rsid w:val="00D41692"/>
    <w:rsid w:val="00D421F9"/>
    <w:rsid w:val="00D432D0"/>
    <w:rsid w:val="00D5362D"/>
    <w:rsid w:val="00D551B7"/>
    <w:rsid w:val="00D5590C"/>
    <w:rsid w:val="00D55CE5"/>
    <w:rsid w:val="00D5658D"/>
    <w:rsid w:val="00D60140"/>
    <w:rsid w:val="00D609A1"/>
    <w:rsid w:val="00D60F03"/>
    <w:rsid w:val="00D61323"/>
    <w:rsid w:val="00D6263B"/>
    <w:rsid w:val="00D62FFF"/>
    <w:rsid w:val="00D65026"/>
    <w:rsid w:val="00D65C93"/>
    <w:rsid w:val="00D67B27"/>
    <w:rsid w:val="00D756EF"/>
    <w:rsid w:val="00D75DC0"/>
    <w:rsid w:val="00D778A2"/>
    <w:rsid w:val="00D8102F"/>
    <w:rsid w:val="00D821CD"/>
    <w:rsid w:val="00D83BF8"/>
    <w:rsid w:val="00D84391"/>
    <w:rsid w:val="00D86C4B"/>
    <w:rsid w:val="00D92345"/>
    <w:rsid w:val="00D936EB"/>
    <w:rsid w:val="00D93ADE"/>
    <w:rsid w:val="00D9461F"/>
    <w:rsid w:val="00DA02D6"/>
    <w:rsid w:val="00DA033B"/>
    <w:rsid w:val="00DA0E06"/>
    <w:rsid w:val="00DA4A78"/>
    <w:rsid w:val="00DA7016"/>
    <w:rsid w:val="00DA75EC"/>
    <w:rsid w:val="00DA772C"/>
    <w:rsid w:val="00DB0D58"/>
    <w:rsid w:val="00DC0711"/>
    <w:rsid w:val="00DC0A3D"/>
    <w:rsid w:val="00DC492A"/>
    <w:rsid w:val="00DC6CFF"/>
    <w:rsid w:val="00DD3DF8"/>
    <w:rsid w:val="00DD5270"/>
    <w:rsid w:val="00DE10A8"/>
    <w:rsid w:val="00DE29CC"/>
    <w:rsid w:val="00DE3D37"/>
    <w:rsid w:val="00DE5C93"/>
    <w:rsid w:val="00DF2C4E"/>
    <w:rsid w:val="00DF4679"/>
    <w:rsid w:val="00DF5C49"/>
    <w:rsid w:val="00DF6508"/>
    <w:rsid w:val="00E00442"/>
    <w:rsid w:val="00E131D0"/>
    <w:rsid w:val="00E14E86"/>
    <w:rsid w:val="00E20CD5"/>
    <w:rsid w:val="00E22736"/>
    <w:rsid w:val="00E23FAA"/>
    <w:rsid w:val="00E25F12"/>
    <w:rsid w:val="00E30F50"/>
    <w:rsid w:val="00E35D4F"/>
    <w:rsid w:val="00E376B6"/>
    <w:rsid w:val="00E412FD"/>
    <w:rsid w:val="00E42C12"/>
    <w:rsid w:val="00E42E19"/>
    <w:rsid w:val="00E45A80"/>
    <w:rsid w:val="00E461F8"/>
    <w:rsid w:val="00E464BB"/>
    <w:rsid w:val="00E50C3F"/>
    <w:rsid w:val="00E526C9"/>
    <w:rsid w:val="00E52ED0"/>
    <w:rsid w:val="00E5646D"/>
    <w:rsid w:val="00E5651A"/>
    <w:rsid w:val="00E57D80"/>
    <w:rsid w:val="00E60553"/>
    <w:rsid w:val="00E63BA0"/>
    <w:rsid w:val="00E6786C"/>
    <w:rsid w:val="00E7234B"/>
    <w:rsid w:val="00E81BF9"/>
    <w:rsid w:val="00E84466"/>
    <w:rsid w:val="00E87D95"/>
    <w:rsid w:val="00E90FCB"/>
    <w:rsid w:val="00EA03F8"/>
    <w:rsid w:val="00EA19FB"/>
    <w:rsid w:val="00EA63B8"/>
    <w:rsid w:val="00EA7348"/>
    <w:rsid w:val="00EB20CE"/>
    <w:rsid w:val="00EB39F9"/>
    <w:rsid w:val="00EB4723"/>
    <w:rsid w:val="00EB4FA3"/>
    <w:rsid w:val="00EC120C"/>
    <w:rsid w:val="00EC26FC"/>
    <w:rsid w:val="00EC328F"/>
    <w:rsid w:val="00EC3A01"/>
    <w:rsid w:val="00EC520A"/>
    <w:rsid w:val="00EC58BA"/>
    <w:rsid w:val="00EC66B5"/>
    <w:rsid w:val="00EC6C65"/>
    <w:rsid w:val="00ED1E82"/>
    <w:rsid w:val="00ED4616"/>
    <w:rsid w:val="00ED5B7D"/>
    <w:rsid w:val="00ED5D1B"/>
    <w:rsid w:val="00ED65D5"/>
    <w:rsid w:val="00EE04B1"/>
    <w:rsid w:val="00EE1785"/>
    <w:rsid w:val="00EE1ED2"/>
    <w:rsid w:val="00EE7D7C"/>
    <w:rsid w:val="00EF0720"/>
    <w:rsid w:val="00EF2CB8"/>
    <w:rsid w:val="00EF2EE6"/>
    <w:rsid w:val="00EF49D4"/>
    <w:rsid w:val="00EF6057"/>
    <w:rsid w:val="00F05F3B"/>
    <w:rsid w:val="00F06166"/>
    <w:rsid w:val="00F07DA7"/>
    <w:rsid w:val="00F10DFC"/>
    <w:rsid w:val="00F1187D"/>
    <w:rsid w:val="00F11BCA"/>
    <w:rsid w:val="00F15EA9"/>
    <w:rsid w:val="00F171D1"/>
    <w:rsid w:val="00F20BE8"/>
    <w:rsid w:val="00F256F7"/>
    <w:rsid w:val="00F25D98"/>
    <w:rsid w:val="00F27894"/>
    <w:rsid w:val="00F300FB"/>
    <w:rsid w:val="00F31CB0"/>
    <w:rsid w:val="00F329F6"/>
    <w:rsid w:val="00F3310B"/>
    <w:rsid w:val="00F379C0"/>
    <w:rsid w:val="00F41356"/>
    <w:rsid w:val="00F42AAE"/>
    <w:rsid w:val="00F43EFE"/>
    <w:rsid w:val="00F44EC2"/>
    <w:rsid w:val="00F461AB"/>
    <w:rsid w:val="00F47DF9"/>
    <w:rsid w:val="00F52BCE"/>
    <w:rsid w:val="00F5389E"/>
    <w:rsid w:val="00F553D0"/>
    <w:rsid w:val="00F56AA3"/>
    <w:rsid w:val="00F7104D"/>
    <w:rsid w:val="00F7167F"/>
    <w:rsid w:val="00F720D4"/>
    <w:rsid w:val="00F779A0"/>
    <w:rsid w:val="00F779C4"/>
    <w:rsid w:val="00F8233F"/>
    <w:rsid w:val="00F83223"/>
    <w:rsid w:val="00F86808"/>
    <w:rsid w:val="00F92396"/>
    <w:rsid w:val="00F92762"/>
    <w:rsid w:val="00F946A3"/>
    <w:rsid w:val="00F95B00"/>
    <w:rsid w:val="00F973CD"/>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0">
    <w:name w:val="标题 5 字符"/>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1">
    <w:name w:val="修订1"/>
    <w:hidden/>
    <w:uiPriority w:val="99"/>
    <w:semiHidden/>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basedOn w:val="a"/>
    <w:uiPriority w:val="1"/>
    <w:qFormat/>
    <w:rsid w:val="00622C5D"/>
    <w:pPr>
      <w:spacing w:before="100" w:beforeAutospacing="1" w:after="100" w:afterAutospacing="1"/>
    </w:pPr>
    <w:rPr>
      <w:rFonts w:eastAsiaTheme="minorEastAsia"/>
      <w:sz w:val="24"/>
      <w:szCs w:val="24"/>
      <w:lang w:val="en-US"/>
    </w:rPr>
  </w:style>
  <w:style w:type="character" w:customStyle="1" w:styleId="TAHChar">
    <w:name w:val="TAH Char"/>
    <w:qFormat/>
    <w:rsid w:val="00712A20"/>
    <w:rPr>
      <w:rFonts w:ascii="Arial" w:hAnsi="Arial"/>
      <w:b/>
      <w:color w:val="000000"/>
      <w:sz w:val="18"/>
      <w:lang w:val="en-GB" w:eastAsia="ja-JP"/>
    </w:rPr>
  </w:style>
  <w:style w:type="paragraph" w:customStyle="1" w:styleId="25">
    <w:name w:val="列表段落2"/>
    <w:basedOn w:val="a"/>
    <w:rsid w:val="003460F5"/>
    <w:pPr>
      <w:widowControl w:val="0"/>
      <w:spacing w:after="0"/>
      <w:ind w:firstLineChars="200" w:firstLine="420"/>
      <w:jc w:val="both"/>
    </w:pPr>
    <w:rPr>
      <w:rFonts w:ascii="等线" w:eastAsia="等线" w:hAnsi="等线"/>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601</TotalTime>
  <Pages>1</Pages>
  <Words>1032</Words>
  <Characters>5886</Characters>
  <Application>Microsoft Office Word</Application>
  <DocSecurity>0</DocSecurity>
  <Lines>49</Lines>
  <Paragraphs>13</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6905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Yuxin MAO</cp:lastModifiedBy>
  <cp:revision>67</cp:revision>
  <dcterms:created xsi:type="dcterms:W3CDTF">2025-03-17T00:32:00Z</dcterms:created>
  <dcterms:modified xsi:type="dcterms:W3CDTF">2025-05-09T14:36:00Z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9E55D90D4A425D38E35C2E513300AE9D6B5E86EED8DF7C40DBA964D8C6C0F924ED392E06EB563002BC9452E189024A1375547931036AF0165D31E4B614DF1A49</vt:lpwstr>
  </property>
  <property fmtid="{D5CDD505-2E9C-101B-9397-08002B2CF9AE}" pid="20" name="CWM3cb96d2008a011f0800057b0000057b0">
    <vt:lpwstr>CWMPTen/6kHmZoKkbe2+3s0x1r5/ePxr/MX8ZSAh+1OvK8gMRCuAbt0SflAR3JUXasdlJSii7Sv3kNFyJW+03UG1A==</vt:lpwstr>
  </property>
</Properties>
</file>